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887" w:rsidRDefault="00364887">
      <w:pPr>
        <w:rPr>
          <w:rFonts w:ascii="Arial" w:eastAsia="Arial" w:hAnsi="Arial" w:cs="Arial"/>
          <w:b/>
          <w:sz w:val="36"/>
          <w:szCs w:val="36"/>
        </w:rPr>
      </w:pPr>
      <w:bookmarkStart w:id="0" w:name="bookmark=id.gjdgxs"/>
      <w:bookmarkStart w:id="1" w:name="_GoBack"/>
      <w:bookmarkEnd w:id="0"/>
      <w:bookmarkEnd w:id="1"/>
    </w:p>
    <w:p w:rsidR="00364887" w:rsidRDefault="001C6B1E">
      <w:pPr>
        <w:rPr>
          <w:rFonts w:ascii="Arial" w:eastAsia="Arial" w:hAnsi="Arial" w:cs="Arial"/>
          <w:b/>
          <w:sz w:val="36"/>
          <w:szCs w:val="36"/>
        </w:rPr>
      </w:pPr>
      <w:r>
        <w:rPr>
          <w:rFonts w:ascii="Arial" w:eastAsia="Arial" w:hAnsi="Arial" w:cs="Arial"/>
          <w:b/>
          <w:sz w:val="36"/>
          <w:szCs w:val="36"/>
        </w:rPr>
        <w:t xml:space="preserve">Order Schedule 4 (Proposal) </w:t>
      </w:r>
    </w:p>
    <w:p w:rsidR="00364887" w:rsidRDefault="001C6B1E">
      <w:pPr>
        <w:rPr>
          <w:b/>
          <w:sz w:val="28"/>
          <w:szCs w:val="28"/>
        </w:rPr>
      </w:pPr>
      <w:r>
        <w:rPr>
          <w:b/>
          <w:sz w:val="28"/>
          <w:szCs w:val="28"/>
        </w:rPr>
        <w:t>4.1 Environment</w:t>
      </w:r>
    </w:p>
    <w:p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 xml:space="preserve">The principals of ISO 20121 and 14001 are embedded into our organisation and OneTwo’s goal is to provide the most sustainable and </w:t>
      </w:r>
      <w:r>
        <w:rPr>
          <w:rFonts w:ascii="Arial" w:hAnsi="Arial" w:cs="Arial"/>
          <w:lang w:eastAsia="en-US"/>
        </w:rPr>
        <w:t xml:space="preserve">innovative solutions for every event requirement we encounter, with a high level commitment to reducing waste and continuous improvement. Care of the environment is at the forefront of industry innovation and OneTwo are passionate about keeping up to date </w:t>
      </w:r>
      <w:r>
        <w:rPr>
          <w:rFonts w:ascii="Arial" w:hAnsi="Arial" w:cs="Arial"/>
          <w:lang w:eastAsia="en-US"/>
        </w:rPr>
        <w:t>with industry trends, providing our clients with the best possible knowledge of sustainable products and services. We are always open to new ideas and developments within the industry such as the creation of the world’s first ‘zero waste, reusable exhibiti</w:t>
      </w:r>
      <w:r>
        <w:rPr>
          <w:rFonts w:ascii="Arial" w:hAnsi="Arial" w:cs="Arial"/>
          <w:lang w:eastAsia="en-US"/>
        </w:rPr>
        <w:t xml:space="preserve">on stand’ which will be premiered at ExCeL at ‘The Meetings Show’ in June 2024. </w:t>
      </w:r>
    </w:p>
    <w:p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As incumbents to the current framework, we are aware CCS has an existing exhibition system and collateral, which can be sustainably reused and/or rebranded. Within this curren</w:t>
      </w:r>
      <w:r>
        <w:rPr>
          <w:rFonts w:ascii="Arial" w:hAnsi="Arial" w:cs="Arial"/>
          <w:lang w:eastAsia="en-US"/>
        </w:rPr>
        <w:t>t framework, we have supported CCS in obtaining a modular ISOFrame exhibition stand and worked seamlessly together to implement it in several external shows, such as P4H Scotland in April. Our aim is to carry this through into the new framework, working cl</w:t>
      </w:r>
      <w:r>
        <w:rPr>
          <w:rFonts w:ascii="Arial" w:hAnsi="Arial" w:cs="Arial"/>
          <w:lang w:eastAsia="en-US"/>
        </w:rPr>
        <w:t>osely with CCS to source, select, and recycle their event materials in accordance with the Communications Marketplace T&amp;Cs. For larger exhibition and event installations we will use modular systems that can be configured and rebranded to suit various event</w:t>
      </w:r>
      <w:r>
        <w:rPr>
          <w:rFonts w:ascii="Arial" w:hAnsi="Arial" w:cs="Arial"/>
          <w:lang w:eastAsia="en-US"/>
        </w:rPr>
        <w:t xml:space="preserve"> sizes and styles. We will make use of supplied furniture at venues to avoid additional transportation impacts. Carefully designing exhibition stands to avoid the need for elements such as raised flooring and stand carpeting will reduce our impact even fur</w:t>
      </w:r>
      <w:r>
        <w:rPr>
          <w:rFonts w:ascii="Arial" w:hAnsi="Arial" w:cs="Arial"/>
          <w:lang w:eastAsia="en-US"/>
        </w:rPr>
        <w:t>ther. From a technical viewpoint, we have invested in LED lighting, laser projectors, and energy efficient power amps to minimise our power consumption at events. We have changed working practices to reduce consumable usage, planning cable routes and using</w:t>
      </w:r>
      <w:r>
        <w:rPr>
          <w:rFonts w:ascii="Arial" w:hAnsi="Arial" w:cs="Arial"/>
          <w:lang w:eastAsia="en-US"/>
        </w:rPr>
        <w:t xml:space="preserve"> reusable ties etc. We aim to have zero single use plastics onsite, for example crew will have reusable water bottles.</w:t>
      </w:r>
    </w:p>
    <w:p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We recognise that environmental impacts from events mostly derive from emissions; fuel usage for travel and transport, energy usage durin</w:t>
      </w:r>
      <w:r>
        <w:rPr>
          <w:rFonts w:ascii="Arial" w:hAnsi="Arial" w:cs="Arial"/>
          <w:lang w:eastAsia="en-US"/>
        </w:rPr>
        <w:t xml:space="preserve">g events, and waste from single-use items; hence our mantra is “Avoid (not just reduce!), Reuse, </w:t>
      </w:r>
      <w:bookmarkStart w:id="2" w:name="_Int_8hxwUvPi"/>
      <w:r>
        <w:rPr>
          <w:rFonts w:ascii="Arial" w:hAnsi="Arial" w:cs="Arial"/>
          <w:lang w:eastAsia="en-US"/>
        </w:rPr>
        <w:t>Recycle</w:t>
      </w:r>
      <w:bookmarkEnd w:id="2"/>
      <w:r>
        <w:rPr>
          <w:rFonts w:ascii="Arial" w:hAnsi="Arial" w:cs="Arial"/>
          <w:lang w:eastAsia="en-US"/>
        </w:rPr>
        <w:t>.” Through this mantra we constantly challenge ourselves and our supply chain in day-to-day operations and event delivery. We advise on venues with good</w:t>
      </w:r>
      <w:r>
        <w:rPr>
          <w:rFonts w:ascii="Arial" w:hAnsi="Arial" w:cs="Arial"/>
          <w:lang w:eastAsia="en-US"/>
        </w:rPr>
        <w:t xml:space="preserve"> transport links, use local crew and services where possible, consolidate loads, use FORS accredited transport and carbon offset mileage. Clear </w:t>
      </w:r>
      <w:r>
        <w:rPr>
          <w:rFonts w:ascii="Arial" w:hAnsi="Arial" w:cs="Arial"/>
          <w:lang w:eastAsia="en-US"/>
        </w:rPr>
        <w:lastRenderedPageBreak/>
        <w:t>communication and our sustainable procurement policy ensure venues, caterers, and our robust supply chain are aw</w:t>
      </w:r>
      <w:r>
        <w:rPr>
          <w:rFonts w:ascii="Arial" w:hAnsi="Arial" w:cs="Arial"/>
          <w:lang w:eastAsia="en-US"/>
        </w:rPr>
        <w:t>are of and support our sustainability goals, embedding carbon reduction and zero-waste practices into the events we deliver together.</w:t>
      </w:r>
    </w:p>
    <w:p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Sustainable material sourcing, onward life and waste will be at the forefront of our minds when designing CCS events and e</w:t>
      </w:r>
      <w:r>
        <w:rPr>
          <w:rFonts w:ascii="Arial" w:hAnsi="Arial" w:cs="Arial"/>
          <w:lang w:eastAsia="en-US"/>
        </w:rPr>
        <w:t>xhibition stands. We aim to avoid, reuse, and redesign high waste and carbon footprint elements where possible, right from the beginning. Materials sourced will ideally contain recycled content and be reused or recycled post event. For requirements that ca</w:t>
      </w:r>
      <w:r>
        <w:rPr>
          <w:rFonts w:ascii="Arial" w:hAnsi="Arial" w:cs="Arial"/>
          <w:lang w:eastAsia="en-US"/>
        </w:rPr>
        <w:t>nnot be “avoided,” we are committed to hire from local suppliers rather than purchasing. We are always on the lookout for alternative solutions to reduce waste, as well as working with specialist suppliers like TerraCycle and Recycling Lives.</w:t>
      </w:r>
    </w:p>
    <w:p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We have succe</w:t>
      </w:r>
      <w:r>
        <w:rPr>
          <w:rFonts w:ascii="Arial" w:hAnsi="Arial" w:cs="Arial"/>
          <w:lang w:eastAsia="en-US"/>
        </w:rPr>
        <w:t>ssfully collaborated with clients to drastically reduce their carbon use on events while also enhancing the experience for delegates. OneTwo’s innovative thinking and dedication to a ‘greener future’ can be seen in the recent CCS Live Conference &amp; Awards 2</w:t>
      </w:r>
      <w:r>
        <w:rPr>
          <w:rFonts w:ascii="Arial" w:hAnsi="Arial" w:cs="Arial"/>
          <w:lang w:eastAsia="en-US"/>
        </w:rPr>
        <w:t>023. Instead of using printed materials to provide branding and signage, we sourced a local artist working with sustainable chalk-based paint to draw ‘welcome’ messages, floor directions, and infographics. Attendees said they found the messaging eye catchi</w:t>
      </w:r>
      <w:r>
        <w:rPr>
          <w:rFonts w:ascii="Arial" w:hAnsi="Arial" w:cs="Arial"/>
          <w:lang w:eastAsia="en-US"/>
        </w:rPr>
        <w:t>ng and more engaging, drawing them in to pay attention. Additionally, a combination of recent projects for our client NWS have seen us replacing the typical delegate giveaways for items far more sustainable, such as recycled notepads, reusable recycled wat</w:t>
      </w:r>
      <w:r>
        <w:rPr>
          <w:rFonts w:ascii="Arial" w:hAnsi="Arial" w:cs="Arial"/>
          <w:lang w:eastAsia="en-US"/>
        </w:rPr>
        <w:t xml:space="preserve">er bottles, seed boxes and more. </w:t>
      </w:r>
    </w:p>
    <w:p w:rsidR="00364887" w:rsidRDefault="001C6B1E">
      <w:pPr>
        <w:suppressAutoHyphens w:val="0"/>
        <w:spacing w:after="160" w:line="256" w:lineRule="auto"/>
        <w:textAlignment w:val="auto"/>
      </w:pPr>
      <w:r>
        <w:rPr>
          <w:rFonts w:ascii="Arial" w:hAnsi="Arial" w:cs="Arial"/>
          <w:lang w:eastAsia="en-US"/>
        </w:rPr>
        <w:t>To complement OneTwo’s Gem platform</w:t>
      </w:r>
      <w:r>
        <w:rPr>
          <w:rFonts w:ascii="Arial" w:hAnsi="Arial" w:cs="Arial"/>
          <w:i/>
          <w:iCs/>
          <w:lang w:eastAsia="en-US"/>
        </w:rPr>
        <w:t xml:space="preserve"> (our ‘all-in-one platform for in-person, hybrid and virtual events)</w:t>
      </w:r>
      <w:r>
        <w:rPr>
          <w:rFonts w:ascii="Arial" w:hAnsi="Arial" w:cs="Arial"/>
          <w:lang w:eastAsia="en-US"/>
        </w:rPr>
        <w:t xml:space="preserve"> we have a digital check-in system, used as a paperless and efficient way of signing in attendees to an in-person event</w:t>
      </w:r>
      <w:r>
        <w:rPr>
          <w:rFonts w:ascii="Arial" w:hAnsi="Arial" w:cs="Arial"/>
          <w:lang w:eastAsia="en-US"/>
        </w:rPr>
        <w:t>. Created in-house, it negates the need for printed lists, reducing waste and protecting data, as the list is only available to those with specific access. OneTwo has worked closely with CCS during the current framework to design, build and implement an on</w:t>
      </w:r>
      <w:r>
        <w:rPr>
          <w:rFonts w:ascii="Arial" w:hAnsi="Arial" w:cs="Arial"/>
          <w:lang w:eastAsia="en-US"/>
        </w:rPr>
        <w:t xml:space="preserve">line app which allows the CCS team to showcase the information, downloadable documents and web links they need at each specific external event. It can be seen here; </w:t>
      </w:r>
      <w:hyperlink r:id="rId7" w:history="1">
        <w:r>
          <w:rPr>
            <w:rFonts w:ascii="Arial" w:hAnsi="Arial" w:cs="Arial"/>
            <w:color w:val="0563C1"/>
            <w:u w:val="single"/>
            <w:lang w:eastAsia="en-US"/>
          </w:rPr>
          <w:t>https://app.ccslive.co.uk/</w:t>
        </w:r>
      </w:hyperlink>
      <w:r>
        <w:rPr>
          <w:rFonts w:ascii="Arial" w:hAnsi="Arial" w:cs="Arial"/>
          <w:lang w:eastAsia="en-US"/>
        </w:rPr>
        <w:t xml:space="preserve">. </w:t>
      </w:r>
    </w:p>
    <w:p w:rsidR="00364887" w:rsidRDefault="001C6B1E">
      <w:r>
        <w:rPr>
          <w:rFonts w:ascii="Arial" w:hAnsi="Arial" w:cs="Arial"/>
          <w:lang w:eastAsia="en-US"/>
        </w:rPr>
        <w:t>We are conscious o</w:t>
      </w:r>
      <w:r>
        <w:rPr>
          <w:rFonts w:ascii="Arial" w:hAnsi="Arial" w:cs="Arial"/>
          <w:lang w:eastAsia="en-US"/>
        </w:rPr>
        <w:t>f the importance of evaluation and improvement, ensuring lessons are logged and a live list of assets is maintained and shared to identify those that we can reuse for future events.</w:t>
      </w: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1C6B1E">
      <w:pPr>
        <w:rPr>
          <w:rFonts w:ascii="Arial" w:eastAsia="Arial" w:hAnsi="Arial" w:cs="Arial"/>
          <w:b/>
          <w:sz w:val="24"/>
          <w:szCs w:val="24"/>
        </w:rPr>
      </w:pPr>
      <w:r>
        <w:rPr>
          <w:rFonts w:ascii="Arial" w:eastAsia="Arial" w:hAnsi="Arial" w:cs="Arial"/>
          <w:b/>
          <w:sz w:val="24"/>
          <w:szCs w:val="24"/>
        </w:rPr>
        <w:lastRenderedPageBreak/>
        <w:t>4.2 Inequality</w:t>
      </w:r>
    </w:p>
    <w:p w:rsidR="00364887" w:rsidRDefault="001C6B1E">
      <w:r>
        <w:t xml:space="preserve">OneTwo is committed to promoting equal opportunities by </w:t>
      </w:r>
      <w:r>
        <w:t>creating an inclusive workplace where everyone feels valued and respected. We aim to create a culture that respects and values each other’s differences, that promotes dignity, equity and diversity, and that encourages individuals to develop and maximise th</w:t>
      </w:r>
      <w:r>
        <w:t>eir true potential and outputs. In all situations, all staff, clients, suppliers, and delegates are treated equitably, regardless of gender, marital status, race, colour, religion, ethnic or national origin, disability, sexual orientation, age, offending b</w:t>
      </w:r>
      <w:r>
        <w:t>ackground or any other distinctions.</w:t>
      </w:r>
    </w:p>
    <w:p w:rsidR="00364887" w:rsidRDefault="001C6B1E">
      <w:r>
        <w:t>OneTwo recruits in various ways including via apprenticeships, work placement schemes, exhibiting at local job fairs/working closely with our local job centre to access a diverse range of applicants. We encourage job sh</w:t>
      </w:r>
      <w:r>
        <w:t>adowing and ‘on the job’ learning, as well as more formal training with the aim of upskilling and progressing people through the business.</w:t>
      </w:r>
    </w:p>
    <w:p w:rsidR="00364887" w:rsidRDefault="001C6B1E">
      <w:r>
        <w:t>Our approach to tackling workforce inequality and improving diversity includes:</w:t>
      </w:r>
    </w:p>
    <w:p w:rsidR="00364887" w:rsidRDefault="001C6B1E">
      <w:pPr>
        <w:pStyle w:val="ListParagraph"/>
      </w:pPr>
      <w:r>
        <w:t>induction and training sessions on ED</w:t>
      </w:r>
      <w:r>
        <w:t>I which incorporate good practice and details of relevant legislation</w:t>
      </w:r>
    </w:p>
    <w:p w:rsidR="00364887" w:rsidRDefault="001C6B1E">
      <w:pPr>
        <w:pStyle w:val="ListParagraph"/>
      </w:pPr>
      <w:r>
        <w:t>training senior managers in appropriate interview techniques to ensure all applicants are treated fairly</w:t>
      </w:r>
    </w:p>
    <w:p w:rsidR="00364887" w:rsidRDefault="001C6B1E">
      <w:pPr>
        <w:pStyle w:val="ListParagraph"/>
      </w:pPr>
      <w:r>
        <w:t xml:space="preserve">using a recruitment matrix tool to ensure that interviews are carried out, and </w:t>
      </w:r>
      <w:r>
        <w:t>candidates selected, based on merit only with individual’s scores against key competencies recorded to ensure a fair, unbiased and accountable process</w:t>
      </w:r>
    </w:p>
    <w:p w:rsidR="00364887" w:rsidRDefault="001C6B1E">
      <w:pPr>
        <w:pStyle w:val="ListParagraph"/>
      </w:pPr>
      <w:r>
        <w:t>monitoring EDI data taken from employees, suppliers, and job applicants to ensure that our recruitment an</w:t>
      </w:r>
      <w:r>
        <w:t xml:space="preserve">d procurement processes do not exclude anyone - our current data shows a positive trend </w:t>
      </w:r>
    </w:p>
    <w:p w:rsidR="00364887" w:rsidRDefault="001C6B1E">
      <w:pPr>
        <w:pStyle w:val="ListParagraph"/>
      </w:pPr>
      <w:r>
        <w:t>conducting annual pay audits to ensure that all employees are paid fairly and equitably and above the living wage, regardless of their sex, race, ethnicity, or other p</w:t>
      </w:r>
      <w:r>
        <w:t>rotected characteristics</w:t>
      </w:r>
    </w:p>
    <w:p w:rsidR="00364887" w:rsidRDefault="001C6B1E">
      <w:pPr>
        <w:pStyle w:val="ListParagraph"/>
      </w:pPr>
      <w:r>
        <w:t>embracing a hybrid working model for all staff, with time in the office managed according to project requirements - this has seen a big increase in work-life-balance for staff and regional workforces such as ours have access to a w</w:t>
      </w:r>
      <w:r>
        <w:t>ider diversity of recruitment candidates from across the country</w:t>
      </w:r>
    </w:p>
    <w:p w:rsidR="00364887" w:rsidRDefault="001C6B1E">
      <w:pPr>
        <w:pStyle w:val="ListParagraph"/>
      </w:pPr>
      <w:r>
        <w:lastRenderedPageBreak/>
        <w:t>our mental health champions, who have passed the ​​FAA Level 2 First Aid for Mental Health in the workplace course help promote an inclusive workplace where everyone feels valued and respecte</w:t>
      </w:r>
      <w:r>
        <w:t>d</w:t>
      </w:r>
    </w:p>
    <w:p w:rsidR="00364887" w:rsidRDefault="001C6B1E">
      <w:pPr>
        <w:pStyle w:val="ListParagraph"/>
      </w:pPr>
      <w:r>
        <w:t>we are signed up to the Armed Forces Covenant to support members of the armed services</w:t>
      </w:r>
    </w:p>
    <w:p w:rsidR="00364887" w:rsidRDefault="001C6B1E">
      <w:pPr>
        <w:pStyle w:val="ListParagraph"/>
      </w:pPr>
      <w:r>
        <w:t xml:space="preserve">new suppliers are subject to our procurement policy and must complete a questionnaire and provide copies of policies to ensure they uphold our commitments to reducing </w:t>
      </w:r>
      <w:r>
        <w:t>environmental impact, encouraging fair trade and EDI</w:t>
      </w:r>
    </w:p>
    <w:p w:rsidR="00364887" w:rsidRDefault="001C6B1E">
      <w:r>
        <w:t>We recognise that there are still significant barriers to employment and advancement for people with disabilities. We are working to reduce the disability employment gap by:</w:t>
      </w:r>
    </w:p>
    <w:p w:rsidR="00364887" w:rsidRDefault="001C6B1E">
      <w:pPr>
        <w:pStyle w:val="ListParagraph"/>
      </w:pPr>
      <w:r>
        <w:t>providing job descriptions in</w:t>
      </w:r>
      <w:r>
        <w:t xml:space="preserve"> accessible formats, using plain, inclusive language and focussed on essential skills and abilities</w:t>
      </w:r>
    </w:p>
    <w:p w:rsidR="00364887" w:rsidRDefault="001C6B1E">
      <w:pPr>
        <w:pStyle w:val="ListParagraph"/>
      </w:pPr>
      <w:r>
        <w:t>providing individual tailored support for employees that require it, for example this could be footrests or orthopaedic chairs, assistive technologies, or f</w:t>
      </w:r>
      <w:r>
        <w:t>lexible working arrangements</w:t>
      </w:r>
    </w:p>
    <w:p w:rsidR="00364887" w:rsidRDefault="001C6B1E">
      <w:pPr>
        <w:pStyle w:val="ListParagraph"/>
      </w:pPr>
      <w:r>
        <w:rPr>
          <w:noProof/>
        </w:rPr>
        <w:drawing>
          <wp:anchor distT="0" distB="0" distL="114300" distR="114300" simplePos="0" relativeHeight="251659264" behindDoc="0" locked="0" layoutInCell="1" allowOverlap="1">
            <wp:simplePos x="0" y="0"/>
            <wp:positionH relativeFrom="column">
              <wp:posOffset>5371469</wp:posOffset>
            </wp:positionH>
            <wp:positionV relativeFrom="paragraph">
              <wp:posOffset>48262</wp:posOffset>
            </wp:positionV>
            <wp:extent cx="1079504" cy="521336"/>
            <wp:effectExtent l="0" t="0" r="6346"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1079504" cy="521336"/>
                    </a:xfrm>
                    <a:prstGeom prst="rect">
                      <a:avLst/>
                    </a:prstGeom>
                    <a:noFill/>
                    <a:ln>
                      <a:noFill/>
                      <a:prstDash/>
                    </a:ln>
                  </pic:spPr>
                </pic:pic>
              </a:graphicData>
            </a:graphic>
          </wp:anchor>
        </w:drawing>
      </w:r>
      <w:r>
        <w:t>our head office is fully accessible; with power-assisted doors, wheelchair lift and accessible facilities</w:t>
      </w:r>
    </w:p>
    <w:p w:rsidR="00364887" w:rsidRDefault="001C6B1E">
      <w:pPr>
        <w:pStyle w:val="ListParagraph"/>
      </w:pPr>
      <w:r>
        <w:t>we are proud to be a Disability Confident Committed employer</w:t>
      </w:r>
    </w:p>
    <w:p w:rsidR="00364887" w:rsidRDefault="001C6B1E">
      <w:r>
        <w:t>OneTwo has always benefited from a diverse workforce and ou</w:t>
      </w:r>
      <w:r>
        <w:t>r current classification of roles is:</w:t>
      </w:r>
    </w:p>
    <w:p w:rsidR="00364887" w:rsidRDefault="001C6B1E">
      <w:pPr>
        <w:pStyle w:val="ListParagraph"/>
      </w:pPr>
      <w:r>
        <w:t>53% / 47% split across the company between those classified as male / female</w:t>
      </w:r>
    </w:p>
    <w:p w:rsidR="00364887" w:rsidRDefault="001C6B1E">
      <w:pPr>
        <w:pStyle w:val="ListParagraph"/>
      </w:pPr>
      <w:r>
        <w:t>senior/management roles have a 66% representation of those classified as female</w:t>
      </w:r>
    </w:p>
    <w:p w:rsidR="00364887" w:rsidRDefault="001C6B1E">
      <w:pPr>
        <w:pStyle w:val="ListParagraph"/>
      </w:pPr>
      <w:r>
        <w:t>at board level, we also have a 66% representation of those cl</w:t>
      </w:r>
      <w:r>
        <w:t>assified as female</w:t>
      </w:r>
    </w:p>
    <w:p w:rsidR="00364887" w:rsidRDefault="001C6B1E">
      <w:pPr>
        <w:pStyle w:val="ListParagraph"/>
      </w:pPr>
      <w:r>
        <w:t xml:space="preserve">16% of staff are from black and ethnic minority groups, and </w:t>
      </w:r>
    </w:p>
    <w:p w:rsidR="00364887" w:rsidRDefault="001C6B1E">
      <w:pPr>
        <w:pStyle w:val="ListParagraph"/>
      </w:pPr>
      <w:r>
        <w:t>17% identify as LGBT</w:t>
      </w:r>
    </w:p>
    <w:p w:rsidR="00364887" w:rsidRDefault="001C6B1E">
      <w:r>
        <w:t>We are proud of our high staff retention – over 30% of our staff have enjoyed a 10 year or more service (several over 30 years) with well over 50% investin</w:t>
      </w:r>
      <w:r>
        <w:t>g in the company for over 5 years.</w:t>
      </w: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364887">
      <w:pPr>
        <w:rPr>
          <w:rFonts w:ascii="Arial" w:eastAsia="Arial" w:hAnsi="Arial" w:cs="Arial"/>
          <w:sz w:val="24"/>
          <w:szCs w:val="24"/>
        </w:rPr>
      </w:pPr>
    </w:p>
    <w:p w:rsidR="00364887" w:rsidRDefault="001C6B1E">
      <w:pPr>
        <w:rPr>
          <w:rFonts w:ascii="Arial" w:eastAsia="Arial" w:hAnsi="Arial" w:cs="Arial"/>
          <w:b/>
          <w:sz w:val="24"/>
          <w:szCs w:val="24"/>
        </w:rPr>
      </w:pPr>
      <w:r>
        <w:rPr>
          <w:rFonts w:ascii="Arial" w:eastAsia="Arial" w:hAnsi="Arial" w:cs="Arial"/>
          <w:b/>
          <w:sz w:val="24"/>
          <w:szCs w:val="24"/>
        </w:rPr>
        <w:t>5.1 Experience and Team</w:t>
      </w:r>
    </w:p>
    <w:p w:rsidR="00364887" w:rsidRDefault="001C6B1E">
      <w:r>
        <w:rPr>
          <w:b/>
          <w:bCs/>
        </w:rPr>
        <w:t>OneTwo is a leading award winning event production agency.</w:t>
      </w:r>
      <w:r>
        <w:t xml:space="preserve"> We are highly experienced in providing event management, technical production and exhibition services, using creative, innovative an</w:t>
      </w:r>
      <w:r>
        <w:t>d engaging solutions, for a diverse range of clients. First established as Glasgows in 1986, we manage hundreds of projects each year, trusted to provide management and technical services for some of the most prestigious events, exhibitions and trade shows</w:t>
      </w:r>
      <w:r>
        <w:t xml:space="preserve"> in the UK. </w:t>
      </w:r>
    </w:p>
    <w:p w:rsidR="00364887" w:rsidRDefault="001C6B1E">
      <w:r>
        <w:t xml:space="preserve">In 2021, we delivered event management and production services for the Green Zone at COP26. We curated a unique event at the Glasgow Science Centre inside and out, working with over 150 exhibitors, demonstrating novel eco-transport solutions, </w:t>
      </w:r>
      <w:r>
        <w:t>and immersive experiences. The experience and learning from COP26 is still relevant. Sustainability is at the heart of everything we do, working to avoid/reduce, reuse and recycle everything where possible. At COP26, the majority of suppliers and crew used</w:t>
      </w:r>
      <w:r>
        <w:t xml:space="preserve"> were local to the city and the focus on legacy meant that a large proportion of the creative installations remained in place at the venue or were repurposed/donated for those in need after the event. Since then, we have continued to build on our sustainab</w:t>
      </w:r>
      <w:r>
        <w:t>le approach to event delivery, adopting it as our default, and we share our knowledge and learning with our clients to provide them with best practice guidance and advice in the delivery of their events.</w:t>
      </w:r>
    </w:p>
    <w:p w:rsidR="00364887" w:rsidRDefault="001C6B1E">
      <w:r>
        <w:t>We have an outstanding track record of producing eve</w:t>
      </w:r>
      <w:r>
        <w:t>nts for a wide range of central government departments and their agencies, unions and associations, large corporates and third sector organisations. Our track record over our 38 years in business, enables us to provide experienced and outcome based, practi</w:t>
      </w:r>
      <w:r>
        <w:t xml:space="preserve">cal advice to assist in your aims. We have earned a reputation for creativity, reliability, flexibility, and value for money over this time. We are very used to delivering to tight and changing timescales; delivering at pace. OneTwo is sole event services </w:t>
      </w:r>
      <w:r>
        <w:t xml:space="preserve">supplier to a variety of organisations including the Student Loans Company (SLC), The Pensions Regulator (TPR), Medicines and Healthcare products Regulatory Agency (MHRA), Construction Industry Training Board (CITB), </w:t>
      </w:r>
      <w:r>
        <w:lastRenderedPageBreak/>
        <w:t xml:space="preserve">Police Federation of England and Wales </w:t>
      </w:r>
      <w:r>
        <w:t xml:space="preserve">(PFEW), HS2 Ltd, Food Standards Agency (FSA), Transport for London (TfL), and Health and Safety Executive (HSE). </w:t>
      </w:r>
    </w:p>
    <w:p w:rsidR="00364887" w:rsidRDefault="001C6B1E">
      <w:r>
        <w:t xml:space="preserve">We are currently the incumbent supplier to CCS and over the last 4 years have worked closely with the CCS Events Team in the delivery of all </w:t>
      </w:r>
      <w:r>
        <w:t xml:space="preserve">their event requirements. This has included event management and production of a range of large and small exhibition stands, including bespoke design and installation of modular display systems, staff engagement events, and the design and development of a </w:t>
      </w:r>
      <w:r>
        <w:t>unique web-based App and kiosk version for use at external events to interact with stand visitors.</w:t>
      </w:r>
    </w:p>
    <w:p w:rsidR="00364887" w:rsidRDefault="001C6B1E">
      <w:r>
        <w:t>During the pandemic we delivered online events for CCS allowing Simon Tse to effectively engage with the entire workforce. Since then, Simon has hosted a num</w:t>
      </w:r>
      <w:r>
        <w:t>ber of in-person events, both regionally and nationally, and we have supported his executive team by providing coaching to presenters when required and holding pre-event rehearsals at the Liverpool office ahead of larger events taking place.</w:t>
      </w:r>
    </w:p>
    <w:p w:rsidR="00364887" w:rsidRDefault="001C6B1E">
      <w:r>
        <w:t>We are fortuna</w:t>
      </w:r>
      <w:r>
        <w:t>te to be in a position where we already have a great working relationship with CCS, which provides a great foundation for us to continue to build on, applying learning from our experiences over the last contract period to streamline and add value to future</w:t>
      </w:r>
      <w:r>
        <w:t xml:space="preserve"> collaborations. </w:t>
      </w:r>
    </w:p>
    <w:p w:rsidR="00364887" w:rsidRDefault="001C6B1E">
      <w:r>
        <w:t xml:space="preserve">In addition to this, our experience delivering call off contracts with other clients provides numerous benefits to CCS, allowing us to share best working practices from other business areas, use of tried and tested innovative technology, </w:t>
      </w:r>
      <w:r>
        <w:t>and ideas for how to engage with your audiences to ensure your event objectives are met.</w:t>
      </w:r>
    </w:p>
    <w:p w:rsidR="00364887" w:rsidRDefault="001C6B1E">
      <w:r>
        <w:t>We work closely with client teams to deliver a range of events including B2B conferences, exhibition design, production and installation and digital solutions. From si</w:t>
      </w:r>
      <w:r>
        <w:t>mple workshops and small exhibitions requiring just delivery and set-up of banner stands, through to large all-staff conferences and multi-day exhibition installations, we can supply end-to-end solutions or just one small piece of the puzzle. We’re a creat</w:t>
      </w:r>
      <w:r>
        <w:t>ive bunch too. Last year we won the best immersive experience category in the Prolific Northwest Creative Awards for an installation on behalf of the Home Office; and we’re pleased to say that we’re shortlisted again this year. We produce award winning fil</w:t>
      </w:r>
      <w:r>
        <w:t>m and content, from slide decks to 3D motion graphics and animations. All of this experience and in-house skill will be shared with CCS providing exceptional value for money in terms of consultative advice, reassurance in our ability to react to changing r</w:t>
      </w:r>
      <w:r>
        <w:t xml:space="preserve">equirements no matter how tight the timeframes, </w:t>
      </w:r>
      <w:r>
        <w:lastRenderedPageBreak/>
        <w:t>and real world cost savings via our capacities as a “one stop shop”, eliminating escalating costs from third party suppliers.</w:t>
      </w:r>
    </w:p>
    <w:p w:rsidR="00364887" w:rsidRDefault="001C6B1E">
      <w:r>
        <w:t xml:space="preserve">We have included </w:t>
      </w:r>
      <w:r>
        <w:rPr>
          <w:shd w:val="clear" w:color="auto" w:fill="FFFFFF"/>
        </w:rPr>
        <w:t>two detailed examples below to further demonstrate our experience</w:t>
      </w:r>
      <w:r>
        <w:rPr>
          <w:shd w:val="clear" w:color="auto" w:fill="FFFFFF"/>
        </w:rPr>
        <w:t xml:space="preserve"> providing event management services of the type outlined in the SOR.</w:t>
      </w:r>
    </w:p>
    <w:p w:rsidR="00364887" w:rsidRDefault="001C6B1E">
      <w:r>
        <w:rPr>
          <w:b/>
          <w:bCs/>
        </w:rPr>
        <w:t>About the account:</w:t>
      </w:r>
      <w:r>
        <w:t xml:space="preserve"> OneTwo has been sole event services supplier to the </w:t>
      </w:r>
      <w:r>
        <w:rPr>
          <w:b/>
          <w:bCs/>
        </w:rPr>
        <w:t>Construction Industry Training Board (CITB)</w:t>
      </w:r>
      <w:r>
        <w:t xml:space="preserve"> for over 6 years. CITB required a single supplier to plan, deliver and </w:t>
      </w:r>
      <w:r>
        <w:t>manage their event programme, providing comprehensive services to cover all their requirements. CITB required a partnership approach, with us working seamlessly as an extension to their team. Over the years we have developed a highly successful partnership</w:t>
      </w:r>
      <w:r>
        <w:t>, working with both the communications team and wider internal teams to deliver a broad range of services across a variety of events for audiences ranging from 10 - 1,500 participants.</w:t>
      </w:r>
    </w:p>
    <w:p w:rsidR="00364887" w:rsidRDefault="001C6B1E">
      <w:r>
        <w:t>Events vary in size and scope. Some require only simple pre-event admin</w:t>
      </w:r>
      <w:r>
        <w:t xml:space="preserve">istration and onsite registration services, while others require full pre-event, onsite and post event management along with full interactive, AV and technical production services. Similarly, exhibition support services range in scope, from the design and </w:t>
      </w:r>
      <w:r>
        <w:t>build of large-scale modular exhibition stands with interactive technology, creative design and onsite support, to smaller events requiring just the installation and management of interactive touch screens running a construction-based project management ga</w:t>
      </w:r>
      <w:r>
        <w:t>me.</w:t>
      </w:r>
    </w:p>
    <w:p w:rsidR="00364887" w:rsidRDefault="001C6B1E">
      <w:r>
        <w:t>Events held across the nation have included stakeholder and staff conferences, roadshows and training events, interactive webinars and live streams, annual apprenticeship awards ceremonies, exhibition stands at the Worldskills UK and Skills Show in Lon</w:t>
      </w:r>
      <w:r>
        <w:t>don, and college and school careers events where we provide smaller exhibition stands, materials, interactive games and simulators. Lead time for delivery varies on an event-by-event basis, with up to 12 months for annual events (apprenticeship awards) and</w:t>
      </w:r>
      <w:r>
        <w:t xml:space="preserve"> with as little as 2 weeks notice for others, such as the Federation Forum webinar.</w:t>
      </w:r>
    </w:p>
    <w:p w:rsidR="00364887" w:rsidRDefault="001C6B1E">
      <w:pPr>
        <w:tabs>
          <w:tab w:val="left" w:pos="10065"/>
        </w:tabs>
        <w:spacing w:after="0"/>
        <w:ind w:right="-23"/>
      </w:pPr>
      <w:r>
        <w:rPr>
          <w:rFonts w:eastAsia="Times New Roman"/>
          <w:b/>
          <w:bCs/>
        </w:rPr>
        <w:t xml:space="preserve">Our role: </w:t>
      </w:r>
      <w:r>
        <w:rPr>
          <w:rFonts w:eastAsia="Times New Roman"/>
        </w:rPr>
        <w:t>In the management of this account, we provide a range of tailored services:</w:t>
      </w:r>
    </w:p>
    <w:p w:rsidR="00364887" w:rsidRDefault="001C6B1E">
      <w:pPr>
        <w:pStyle w:val="POtenderresponse"/>
        <w:numPr>
          <w:ilvl w:val="0"/>
          <w:numId w:val="2"/>
        </w:numPr>
        <w:tabs>
          <w:tab w:val="left" w:pos="10065"/>
        </w:tabs>
        <w:spacing w:after="24" w:line="240" w:lineRule="auto"/>
        <w:ind w:left="426" w:right="-24"/>
      </w:pPr>
      <w:r>
        <w:rPr>
          <w:sz w:val="22"/>
          <w:szCs w:val="22"/>
        </w:rPr>
        <w:t xml:space="preserve">dedicated account team </w:t>
      </w:r>
      <w:r>
        <w:rPr>
          <w:sz w:val="22"/>
          <w:szCs w:val="22"/>
          <w:shd w:val="clear" w:color="auto" w:fill="FFFFFF"/>
        </w:rPr>
        <w:t>to provide full pre, on-site and post project management and ad</w:t>
      </w:r>
      <w:r>
        <w:rPr>
          <w:sz w:val="22"/>
          <w:szCs w:val="22"/>
          <w:shd w:val="clear" w:color="auto" w:fill="FFFFFF"/>
        </w:rPr>
        <w:t>ministration services for live, hybrid and in-person events; including H&amp;S, planning, schedules and call sheets, design and production of assets including signage, delegate papers and badges, creation of event registration websites, delegate management, an</w:t>
      </w:r>
      <w:r>
        <w:rPr>
          <w:sz w:val="22"/>
          <w:szCs w:val="22"/>
          <w:shd w:val="clear" w:color="auto" w:fill="FFFFFF"/>
        </w:rPr>
        <w:t>d venue and accommodation sourcing and liaison</w:t>
      </w:r>
    </w:p>
    <w:p w:rsidR="00364887" w:rsidRDefault="001C6B1E">
      <w:pPr>
        <w:pStyle w:val="POtenderresponse"/>
        <w:numPr>
          <w:ilvl w:val="0"/>
          <w:numId w:val="2"/>
        </w:numPr>
        <w:tabs>
          <w:tab w:val="left" w:pos="10065"/>
        </w:tabs>
        <w:spacing w:after="24" w:line="240" w:lineRule="auto"/>
        <w:ind w:left="426" w:right="-24"/>
      </w:pPr>
      <w:r>
        <w:rPr>
          <w:sz w:val="22"/>
          <w:szCs w:val="22"/>
        </w:rPr>
        <w:t xml:space="preserve">presenter training, rehearsals, management and briefing </w:t>
      </w:r>
      <w:r>
        <w:rPr>
          <w:sz w:val="22"/>
          <w:szCs w:val="22"/>
          <w:shd w:val="clear" w:color="auto" w:fill="FFFFFF"/>
        </w:rPr>
        <w:t>guidance on presentation styles, technical set-up and use of interactive technology</w:t>
      </w:r>
    </w:p>
    <w:p w:rsidR="00364887" w:rsidRDefault="001C6B1E">
      <w:pPr>
        <w:pStyle w:val="POtenderresponse"/>
        <w:numPr>
          <w:ilvl w:val="0"/>
          <w:numId w:val="2"/>
        </w:numPr>
        <w:tabs>
          <w:tab w:val="left" w:pos="10065"/>
        </w:tabs>
        <w:spacing w:after="24" w:line="240" w:lineRule="auto"/>
        <w:ind w:left="426" w:right="-24"/>
        <w:rPr>
          <w:sz w:val="22"/>
          <w:szCs w:val="22"/>
        </w:rPr>
      </w:pPr>
      <w:r>
        <w:rPr>
          <w:sz w:val="22"/>
          <w:szCs w:val="22"/>
        </w:rPr>
        <w:lastRenderedPageBreak/>
        <w:t>exhibition management stand design and production, plans, technical m</w:t>
      </w:r>
      <w:r>
        <w:rPr>
          <w:sz w:val="22"/>
          <w:szCs w:val="22"/>
        </w:rPr>
        <w:t>anagement/installation, H&amp;S, collateral design and production, on-site technical support, lighting, electrics, and furniture</w:t>
      </w:r>
    </w:p>
    <w:p w:rsidR="00364887" w:rsidRDefault="001C6B1E">
      <w:pPr>
        <w:pStyle w:val="POtenderresponse"/>
        <w:numPr>
          <w:ilvl w:val="0"/>
          <w:numId w:val="2"/>
        </w:numPr>
        <w:tabs>
          <w:tab w:val="left" w:pos="10065"/>
        </w:tabs>
        <w:spacing w:after="24" w:line="240" w:lineRule="auto"/>
        <w:ind w:left="426" w:right="-24"/>
        <w:rPr>
          <w:sz w:val="22"/>
          <w:szCs w:val="22"/>
        </w:rPr>
      </w:pPr>
      <w:r>
        <w:rPr>
          <w:sz w:val="22"/>
          <w:szCs w:val="22"/>
        </w:rPr>
        <w:t>AV production, live streaming and webinars technical and production services, interactive technology</w:t>
      </w:r>
    </w:p>
    <w:p w:rsidR="00364887" w:rsidRDefault="001C6B1E">
      <w:pPr>
        <w:pStyle w:val="POtenderresponse"/>
        <w:numPr>
          <w:ilvl w:val="0"/>
          <w:numId w:val="2"/>
        </w:numPr>
        <w:tabs>
          <w:tab w:val="left" w:pos="10065"/>
        </w:tabs>
        <w:spacing w:after="24" w:line="240" w:lineRule="auto"/>
        <w:ind w:left="426" w:right="-24"/>
        <w:rPr>
          <w:sz w:val="22"/>
          <w:szCs w:val="22"/>
        </w:rPr>
      </w:pPr>
      <w:r>
        <w:rPr>
          <w:sz w:val="22"/>
          <w:szCs w:val="22"/>
        </w:rPr>
        <w:t>provision of event registratio</w:t>
      </w:r>
      <w:r>
        <w:rPr>
          <w:sz w:val="22"/>
          <w:szCs w:val="22"/>
        </w:rPr>
        <w:t>n platform all in one platform for in-person, hybrid and virtual events, Gem - attendees are registered on a bespoke website with access to an online Attendee Hub, with 24/7 access to the resources, social walls, live streams, interactive features and agen</w:t>
      </w:r>
      <w:r>
        <w:rPr>
          <w:sz w:val="22"/>
          <w:szCs w:val="22"/>
        </w:rPr>
        <w:t>das</w:t>
      </w:r>
    </w:p>
    <w:p w:rsidR="00364887" w:rsidRDefault="001C6B1E">
      <w:pPr>
        <w:pStyle w:val="POtenderresponse"/>
        <w:numPr>
          <w:ilvl w:val="0"/>
          <w:numId w:val="2"/>
        </w:numPr>
        <w:tabs>
          <w:tab w:val="left" w:pos="10065"/>
        </w:tabs>
        <w:spacing w:after="24" w:line="240" w:lineRule="auto"/>
        <w:ind w:left="426" w:right="-24"/>
      </w:pPr>
      <w:r>
        <w:rPr>
          <w:sz w:val="22"/>
          <w:szCs w:val="22"/>
        </w:rPr>
        <w:t xml:space="preserve">storage, asset management and production </w:t>
      </w:r>
      <w:r>
        <w:rPr>
          <w:sz w:val="22"/>
          <w:szCs w:val="22"/>
          <w:shd w:val="clear" w:color="auto" w:fill="FFFFFF"/>
        </w:rPr>
        <w:t>of event materials/giveaways and exhibition stands</w:t>
      </w:r>
    </w:p>
    <w:p w:rsidR="00364887" w:rsidRDefault="001C6B1E">
      <w:pPr>
        <w:pStyle w:val="POtenderresponse"/>
        <w:numPr>
          <w:ilvl w:val="0"/>
          <w:numId w:val="2"/>
        </w:numPr>
        <w:tabs>
          <w:tab w:val="left" w:pos="10065"/>
        </w:tabs>
        <w:spacing w:after="24" w:line="240" w:lineRule="auto"/>
        <w:ind w:left="426" w:right="-24"/>
      </w:pPr>
      <w:r>
        <w:rPr>
          <w:sz w:val="22"/>
          <w:szCs w:val="22"/>
        </w:rPr>
        <w:t xml:space="preserve">creative design </w:t>
      </w:r>
      <w:r>
        <w:rPr>
          <w:sz w:val="22"/>
          <w:szCs w:val="22"/>
          <w:shd w:val="clear" w:color="auto" w:fill="FFFFFF"/>
        </w:rPr>
        <w:t>stage sets, brochures, video/animation, banners, badges</w:t>
      </w:r>
    </w:p>
    <w:p w:rsidR="00364887" w:rsidRDefault="001C6B1E">
      <w:pPr>
        <w:pStyle w:val="POtenderresponse"/>
        <w:numPr>
          <w:ilvl w:val="0"/>
          <w:numId w:val="2"/>
        </w:numPr>
        <w:tabs>
          <w:tab w:val="left" w:pos="10065"/>
        </w:tabs>
        <w:spacing w:after="0" w:line="240" w:lineRule="auto"/>
        <w:ind w:left="425" w:right="-23" w:hanging="357"/>
        <w:rPr>
          <w:sz w:val="22"/>
          <w:szCs w:val="22"/>
        </w:rPr>
      </w:pPr>
      <w:r>
        <w:rPr>
          <w:sz w:val="22"/>
          <w:szCs w:val="22"/>
        </w:rPr>
        <w:t>strategic support programming events, shaping agendas, developing sessions, networking a</w:t>
      </w:r>
      <w:r>
        <w:rPr>
          <w:sz w:val="22"/>
          <w:szCs w:val="22"/>
        </w:rPr>
        <w:t>ctivities</w:t>
      </w:r>
    </w:p>
    <w:p w:rsidR="00364887" w:rsidRDefault="001C6B1E">
      <w:pPr>
        <w:pStyle w:val="POtenderresponse"/>
        <w:numPr>
          <w:ilvl w:val="0"/>
          <w:numId w:val="2"/>
        </w:numPr>
        <w:tabs>
          <w:tab w:val="left" w:pos="10065"/>
        </w:tabs>
        <w:spacing w:line="240" w:lineRule="auto"/>
        <w:ind w:left="425" w:right="-23" w:hanging="357"/>
      </w:pPr>
      <w:r>
        <w:rPr>
          <w:sz w:val="22"/>
          <w:szCs w:val="22"/>
        </w:rPr>
        <w:t>contract management regular review meetings</w:t>
      </w:r>
    </w:p>
    <w:p w:rsidR="00364887" w:rsidRDefault="001C6B1E">
      <w:pPr>
        <w:spacing w:after="0"/>
      </w:pPr>
      <w:r>
        <w:rPr>
          <w:b/>
          <w:bCs/>
        </w:rPr>
        <w:t xml:space="preserve">Evaluate, review and refine: </w:t>
      </w:r>
      <w:r>
        <w:t xml:space="preserve">During transition from the first contract to its renewal in 2020, we conducted a wholesale review of past events, comparing results against the original objectives and </w:t>
      </w:r>
      <w:r>
        <w:t xml:space="preserve">reviewing spend and attendee feedback. Results were positive, but we were able to identify some areas for improvement: </w:t>
      </w:r>
    </w:p>
    <w:p w:rsidR="00364887" w:rsidRDefault="001C6B1E">
      <w:pPr>
        <w:numPr>
          <w:ilvl w:val="0"/>
          <w:numId w:val="3"/>
        </w:numPr>
        <w:suppressAutoHyphens w:val="0"/>
        <w:spacing w:after="0" w:line="240" w:lineRule="auto"/>
        <w:ind w:left="357" w:hanging="357"/>
        <w:textAlignment w:val="auto"/>
      </w:pPr>
      <w:r>
        <w:t>increased opportunity for delegate engagement using technology and networking sessions</w:t>
      </w:r>
    </w:p>
    <w:p w:rsidR="00364887" w:rsidRDefault="001C6B1E">
      <w:pPr>
        <w:numPr>
          <w:ilvl w:val="0"/>
          <w:numId w:val="3"/>
        </w:numPr>
        <w:suppressAutoHyphens w:val="0"/>
        <w:spacing w:after="0" w:line="240" w:lineRule="auto"/>
        <w:ind w:left="357" w:hanging="357"/>
        <w:textAlignment w:val="auto"/>
      </w:pPr>
      <w:r>
        <w:t>reduced spend on venues by scheduling/restructuri</w:t>
      </w:r>
      <w:r>
        <w:t>ng events to make better use of time and scale</w:t>
      </w:r>
    </w:p>
    <w:p w:rsidR="00364887" w:rsidRDefault="001C6B1E">
      <w:pPr>
        <w:numPr>
          <w:ilvl w:val="0"/>
          <w:numId w:val="3"/>
        </w:numPr>
        <w:suppressAutoHyphens w:val="0"/>
        <w:spacing w:after="0" w:line="240" w:lineRule="auto"/>
        <w:ind w:left="357" w:hanging="357"/>
        <w:textAlignment w:val="auto"/>
      </w:pPr>
      <w:r>
        <w:t>increased efficiencies in asset production through the creation of reusable items</w:t>
      </w:r>
    </w:p>
    <w:p w:rsidR="00364887" w:rsidRDefault="001C6B1E">
      <w:pPr>
        <w:numPr>
          <w:ilvl w:val="0"/>
          <w:numId w:val="3"/>
        </w:numPr>
        <w:suppressAutoHyphens w:val="0"/>
        <w:spacing w:after="0" w:line="240" w:lineRule="auto"/>
        <w:ind w:left="357" w:hanging="357"/>
        <w:textAlignment w:val="auto"/>
      </w:pPr>
      <w:r>
        <w:t>increased workflow efficiencies in the planning and implementation phases</w:t>
      </w:r>
    </w:p>
    <w:p w:rsidR="00364887" w:rsidRDefault="001C6B1E">
      <w:pPr>
        <w:numPr>
          <w:ilvl w:val="0"/>
          <w:numId w:val="3"/>
        </w:numPr>
        <w:suppressAutoHyphens w:val="0"/>
        <w:spacing w:after="160" w:line="240" w:lineRule="auto"/>
        <w:ind w:left="357" w:hanging="357"/>
        <w:textAlignment w:val="auto"/>
      </w:pPr>
      <w:r>
        <w:t>identifying new ways of delivering key communications</w:t>
      </w:r>
      <w:r>
        <w:t xml:space="preserve"> via alternative event models </w:t>
      </w:r>
    </w:p>
    <w:p w:rsidR="00364887" w:rsidRDefault="001C6B1E">
      <w:pPr>
        <w:spacing w:after="0"/>
      </w:pPr>
      <w:r>
        <w:t>We presented these findings to CITB, and together set out an action plan, with revised SLAs and goals to achieve these objectives. Some examples include:</w:t>
      </w:r>
    </w:p>
    <w:p w:rsidR="00364887" w:rsidRDefault="001C6B1E">
      <w:pPr>
        <w:numPr>
          <w:ilvl w:val="0"/>
          <w:numId w:val="4"/>
        </w:numPr>
        <w:suppressAutoHyphens w:val="0"/>
        <w:spacing w:after="0" w:line="240" w:lineRule="auto"/>
        <w:textAlignment w:val="auto"/>
      </w:pPr>
      <w:r>
        <w:t>change roadshow events to webinars with video on demand</w:t>
      </w:r>
    </w:p>
    <w:p w:rsidR="00364887" w:rsidRDefault="001C6B1E">
      <w:pPr>
        <w:numPr>
          <w:ilvl w:val="0"/>
          <w:numId w:val="4"/>
        </w:numPr>
        <w:suppressAutoHyphens w:val="0"/>
        <w:spacing w:after="0" w:line="240" w:lineRule="auto"/>
        <w:textAlignment w:val="auto"/>
      </w:pPr>
      <w:r>
        <w:t>implement strea</w:t>
      </w:r>
      <w:r>
        <w:t>mlined project management methodology for their internal team to adopt to reduce and eliminate wasted time and budget spend</w:t>
      </w:r>
    </w:p>
    <w:p w:rsidR="00364887" w:rsidRDefault="001C6B1E">
      <w:pPr>
        <w:numPr>
          <w:ilvl w:val="0"/>
          <w:numId w:val="4"/>
        </w:numPr>
        <w:suppressAutoHyphens w:val="0"/>
        <w:spacing w:after="0" w:line="240" w:lineRule="auto"/>
        <w:textAlignment w:val="auto"/>
      </w:pPr>
      <w:r>
        <w:t>make use of OneTwo resources to minimise CITB staff time (i.e. Gem for registration management)</w:t>
      </w:r>
    </w:p>
    <w:p w:rsidR="00364887" w:rsidRDefault="001C6B1E">
      <w:pPr>
        <w:numPr>
          <w:ilvl w:val="0"/>
          <w:numId w:val="4"/>
        </w:numPr>
        <w:suppressAutoHyphens w:val="0"/>
        <w:spacing w:after="0" w:line="240" w:lineRule="auto"/>
        <w:textAlignment w:val="auto"/>
      </w:pPr>
      <w:r>
        <w:t>host the event plan online to collab</w:t>
      </w:r>
      <w:r>
        <w:t>orate and identify cost savings and efficiencies</w:t>
      </w:r>
    </w:p>
    <w:p w:rsidR="00364887" w:rsidRDefault="001C6B1E">
      <w:pPr>
        <w:numPr>
          <w:ilvl w:val="0"/>
          <w:numId w:val="4"/>
        </w:numPr>
        <w:suppressAutoHyphens w:val="0"/>
        <w:spacing w:after="160" w:line="240" w:lineRule="auto"/>
        <w:textAlignment w:val="auto"/>
      </w:pPr>
      <w:r>
        <w:t>propose costed options for improved asset management and logistics</w:t>
      </w:r>
    </w:p>
    <w:p w:rsidR="00364887" w:rsidRDefault="001C6B1E">
      <w:r>
        <w:t xml:space="preserve">In event delivery, our account team worked with CITB to develop audience engagement throughout each stage, reinforcing their brand message, </w:t>
      </w:r>
      <w:r>
        <w:t xml:space="preserve">and promoting them as an open and approachable </w:t>
      </w:r>
      <w:r>
        <w:lastRenderedPageBreak/>
        <w:t>organisation. We highlighted where updates or changes in approach could be made to ensure continuous improvement. As a result of some of our suggestions in our early reviews, we provided projected savings of 1</w:t>
      </w:r>
      <w:r>
        <w:t xml:space="preserve">6% on our services via the creation of re-usable event assets and efficiencies in delivery, and up to 63% on third party costs. </w:t>
      </w:r>
    </w:p>
    <w:p w:rsidR="00364887" w:rsidRDefault="001C6B1E">
      <w:r>
        <w:t>Unfortunately, due to the pandemic, we were unable to see through the majority of our plans during the latest framework contrac</w:t>
      </w:r>
      <w:r>
        <w:t xml:space="preserve">t. We instead worked quickly to transition some of the planned events to webinars, with live in-person events not coming back until 2023, which although not at the same volume, did allow us opportunity to introduce some new innovations. These included the </w:t>
      </w:r>
      <w:r>
        <w:t>use of Vevox interactive, an easy to use system which allowed the CITB team to open up lines of communication with their audience at the events, providing them with a record of interactions and data for use going forward.</w:t>
      </w:r>
    </w:p>
    <w:p w:rsidR="00364887" w:rsidRDefault="001C6B1E">
      <w:pPr>
        <w:rPr>
          <w:i/>
          <w:iCs/>
        </w:rPr>
      </w:pPr>
      <w:r>
        <w:rPr>
          <w:i/>
          <w:iCs/>
        </w:rPr>
        <w:t xml:space="preserve">“I just wanted to drop you a line </w:t>
      </w:r>
      <w:r>
        <w:rPr>
          <w:i/>
          <w:iCs/>
        </w:rPr>
        <w:t>to say thanks ...the team made us bunch of amateurs look pretty slick – they were super professional, on the ball with absolutely everything and unassuming and grounded enough to put us all at ease… We’ve had the best week at CITB and I don’t underestimate</w:t>
      </w:r>
      <w:r>
        <w:rPr>
          <w:i/>
          <w:iCs/>
        </w:rPr>
        <w:t xml:space="preserve"> how much of that is down to the planning and execution by you… it’s always a pleasure to work with you guys.”</w:t>
      </w:r>
    </w:p>
    <w:p w:rsidR="00364887" w:rsidRDefault="001C6B1E">
      <w:pPr>
        <w:jc w:val="right"/>
        <w:rPr>
          <w:b/>
          <w:bCs/>
          <w:i/>
          <w:iCs/>
        </w:rPr>
      </w:pPr>
      <w:r>
        <w:rPr>
          <w:b/>
          <w:bCs/>
          <w:i/>
          <w:iCs/>
        </w:rPr>
        <w:t>Deborah Madden, Executive Director, Nations Engagement, CITB</w:t>
      </w:r>
    </w:p>
    <w:p w:rsidR="00364887" w:rsidRDefault="001C6B1E">
      <w:r>
        <w:rPr>
          <w:b/>
        </w:rPr>
        <w:t>About the account:</w:t>
      </w:r>
      <w:r>
        <w:rPr>
          <w:bCs/>
        </w:rPr>
        <w:t xml:space="preserve"> We have worked with </w:t>
      </w:r>
      <w:r>
        <w:rPr>
          <w:b/>
        </w:rPr>
        <w:t>Nuclear Waste Services (NWS)</w:t>
      </w:r>
      <w:r>
        <w:rPr>
          <w:bCs/>
        </w:rPr>
        <w:t xml:space="preserve">, previously </w:t>
      </w:r>
      <w:r>
        <w:rPr>
          <w:bCs/>
        </w:rPr>
        <w:t>Radioactive Waste Management (RWM), since 2020, initially tendering to deliver their programme of events on a 12 month contract. In 2021, OneTwo were awarded a 3 year framework as sole event delivery partner; a contract which has subsequently been re-award</w:t>
      </w:r>
      <w:r>
        <w:rPr>
          <w:bCs/>
        </w:rPr>
        <w:t>ed and re-commences in June 2024, with OneTwo continuing to deliver all events on behalf of NWS through to 2028.</w:t>
      </w:r>
    </w:p>
    <w:p w:rsidR="00364887" w:rsidRDefault="001C6B1E">
      <w:pPr>
        <w:rPr>
          <w:bCs/>
        </w:rPr>
      </w:pPr>
      <w:r>
        <w:rPr>
          <w:bCs/>
        </w:rPr>
        <w:t>NWS were looking to appoint a single supplier to help facilitate the planning, implementation and delivery of corporate, national, regional and</w:t>
      </w:r>
      <w:r>
        <w:rPr>
          <w:bCs/>
        </w:rPr>
        <w:t xml:space="preserve"> community live, hybrid and virtual events and exhibitions. This had to include online and offline delegate registration solutions, platform design, hosting and delivery of webcasts, webinars (video on demand), event app design and integration, and the pro</w:t>
      </w:r>
      <w:r>
        <w:rPr>
          <w:bCs/>
        </w:rPr>
        <w:t xml:space="preserve">vision of remote recording of video, audio and editing facilities. They needed their event support partner to provide events and exhibition expertise, technical equipment and crew and production capability including creative design and graphics production </w:t>
      </w:r>
      <w:r>
        <w:rPr>
          <w:bCs/>
        </w:rPr>
        <w:t>services. For public facing events they required event management expertise with staff resource for onsite deployment and event safety consultancy, together with SIA licensed stewarding provision, transport and logistics management and storage for event an</w:t>
      </w:r>
      <w:r>
        <w:rPr>
          <w:bCs/>
        </w:rPr>
        <w:t>d exhibition resources. Often the lead time for events from briefing to event delivery is very short (i.e. days to weeks).</w:t>
      </w:r>
    </w:p>
    <w:p w:rsidR="00364887" w:rsidRDefault="001C6B1E">
      <w:pPr>
        <w:rPr>
          <w:bCs/>
        </w:rPr>
      </w:pPr>
      <w:r>
        <w:rPr>
          <w:bCs/>
        </w:rPr>
        <w:t>NWS organise hundreds of events, career fairs and trade shows every year and have a huge stock of exhibition display systems, furnitu</w:t>
      </w:r>
      <w:r>
        <w:rPr>
          <w:bCs/>
        </w:rPr>
        <w:t>re, collateral, merchandise and AV equipment which we store on their behalf. During the previous contract term, due to the frequency of events requiring a quick turnaround of NWS merchandise and kit, we identified the need for a stock management solution t</w:t>
      </w:r>
      <w:r>
        <w:rPr>
          <w:bCs/>
        </w:rPr>
        <w:t>hat gave NWS access to live data. Our live stock management solution provides a record of all NWS items entering or leaving our warehouse. New stock, such as print items and giveaways, are added to the system as they arrive, logging details such as quantit</w:t>
      </w:r>
      <w:r>
        <w:rPr>
          <w:bCs/>
        </w:rPr>
        <w:t>ies, description, photo and weight. Items which are returned from an event are checked back into the warehouse digitally as they arrive, detailing which event or job number they were returned from to ensure the stock is always accurate and a full audit tra</w:t>
      </w:r>
      <w:r>
        <w:rPr>
          <w:bCs/>
        </w:rPr>
        <w:t>il is available of where items have been sent and returned from.</w:t>
      </w:r>
    </w:p>
    <w:p w:rsidR="00364887" w:rsidRDefault="001C6B1E">
      <w:pPr>
        <w:spacing w:after="0"/>
        <w:rPr>
          <w:b/>
        </w:rPr>
      </w:pPr>
      <w:r>
        <w:rPr>
          <w:b/>
        </w:rPr>
        <w:t>Our role:</w:t>
      </w:r>
    </w:p>
    <w:p w:rsidR="00364887" w:rsidRDefault="001C6B1E">
      <w:pPr>
        <w:pStyle w:val="ListParagraph"/>
        <w:numPr>
          <w:ilvl w:val="0"/>
          <w:numId w:val="5"/>
        </w:numPr>
        <w:spacing w:after="0" w:line="240" w:lineRule="auto"/>
        <w:rPr>
          <w:bCs/>
          <w:lang w:val="en-US"/>
        </w:rPr>
      </w:pPr>
      <w:r>
        <w:rPr>
          <w:bCs/>
          <w:lang w:val="en-US"/>
        </w:rPr>
        <w:t>contract management including budget management and KPIs, providing advice and suggestions for better ways of working, whilst managing multiple stakeholders</w:t>
      </w:r>
    </w:p>
    <w:p w:rsidR="00364887" w:rsidRDefault="001C6B1E">
      <w:pPr>
        <w:pStyle w:val="ListParagraph"/>
        <w:numPr>
          <w:ilvl w:val="0"/>
          <w:numId w:val="5"/>
        </w:numPr>
        <w:spacing w:after="0" w:line="240" w:lineRule="auto"/>
        <w:rPr>
          <w:bCs/>
          <w:lang w:val="en-US"/>
        </w:rPr>
      </w:pPr>
      <w:r>
        <w:rPr>
          <w:bCs/>
          <w:lang w:val="en-US"/>
        </w:rPr>
        <w:t xml:space="preserve">dedicated account team </w:t>
      </w:r>
      <w:r>
        <w:rPr>
          <w:bCs/>
          <w:lang w:val="en-US"/>
        </w:rPr>
        <w:t>comprising of members from each area of the business providing continuity and the ability to constantly build on learning experiences</w:t>
      </w:r>
    </w:p>
    <w:p w:rsidR="00364887" w:rsidRDefault="001C6B1E">
      <w:pPr>
        <w:pStyle w:val="ListParagraph"/>
        <w:numPr>
          <w:ilvl w:val="0"/>
          <w:numId w:val="5"/>
        </w:numPr>
        <w:spacing w:after="0" w:line="240" w:lineRule="auto"/>
        <w:rPr>
          <w:bCs/>
          <w:lang w:val="en-US"/>
        </w:rPr>
      </w:pPr>
      <w:r>
        <w:rPr>
          <w:bCs/>
          <w:lang w:val="en-US"/>
        </w:rPr>
        <w:t>AV crew and kit to deliver live, hybrid and virtual events and exhibitions, including expertise in immersive events</w:t>
      </w:r>
    </w:p>
    <w:p w:rsidR="00364887" w:rsidRDefault="001C6B1E">
      <w:pPr>
        <w:pStyle w:val="ListParagraph"/>
        <w:numPr>
          <w:ilvl w:val="0"/>
          <w:numId w:val="5"/>
        </w:numPr>
        <w:spacing w:after="0" w:line="240" w:lineRule="auto"/>
        <w:rPr>
          <w:bCs/>
          <w:lang w:val="en-US"/>
        </w:rPr>
      </w:pPr>
      <w:r>
        <w:rPr>
          <w:bCs/>
          <w:lang w:val="en-US"/>
        </w:rPr>
        <w:t>projec</w:t>
      </w:r>
      <w:r>
        <w:rPr>
          <w:bCs/>
          <w:lang w:val="en-US"/>
        </w:rPr>
        <w:t>t management and administration of events, exhibitions and ad hoc projects, including sourcing and procurement of third party suppliers (where possible using local event suppliers), delegate management, onsite event support</w:t>
      </w:r>
    </w:p>
    <w:p w:rsidR="00364887" w:rsidRDefault="001C6B1E">
      <w:pPr>
        <w:pStyle w:val="ListParagraph"/>
        <w:numPr>
          <w:ilvl w:val="0"/>
          <w:numId w:val="5"/>
        </w:numPr>
        <w:spacing w:after="0" w:line="240" w:lineRule="auto"/>
        <w:rPr>
          <w:bCs/>
          <w:lang w:val="en-US"/>
        </w:rPr>
      </w:pPr>
      <w:r>
        <w:rPr>
          <w:bCs/>
          <w:lang w:val="en-US"/>
        </w:rPr>
        <w:t>digital solutions including besp</w:t>
      </w:r>
      <w:r>
        <w:rPr>
          <w:bCs/>
          <w:lang w:val="en-US"/>
        </w:rPr>
        <w:t>oke registration sites, interactive apps and virtual/hybrid event solutions using our own platform, Gem</w:t>
      </w:r>
    </w:p>
    <w:p w:rsidR="00364887" w:rsidRDefault="001C6B1E">
      <w:pPr>
        <w:pStyle w:val="ListParagraph"/>
        <w:numPr>
          <w:ilvl w:val="0"/>
          <w:numId w:val="5"/>
        </w:numPr>
        <w:spacing w:after="0" w:line="240" w:lineRule="auto"/>
        <w:rPr>
          <w:bCs/>
          <w:lang w:val="en-US"/>
        </w:rPr>
      </w:pPr>
      <w:r>
        <w:rPr>
          <w:bCs/>
          <w:lang w:val="en-US"/>
        </w:rPr>
        <w:t>storage, warehousing, live stock check and logistics solutions</w:t>
      </w:r>
    </w:p>
    <w:p w:rsidR="00364887" w:rsidRDefault="001C6B1E">
      <w:pPr>
        <w:pStyle w:val="ListParagraph"/>
        <w:numPr>
          <w:ilvl w:val="0"/>
          <w:numId w:val="5"/>
        </w:numPr>
        <w:spacing w:after="0" w:line="240" w:lineRule="auto"/>
        <w:rPr>
          <w:bCs/>
          <w:lang w:val="en-US"/>
        </w:rPr>
      </w:pPr>
      <w:r>
        <w:rPr>
          <w:bCs/>
          <w:lang w:val="en-US"/>
        </w:rPr>
        <w:t>creative services including graphic design, animation and film production, editing (inclu</w:t>
      </w:r>
      <w:r>
        <w:rPr>
          <w:bCs/>
          <w:lang w:val="en-US"/>
        </w:rPr>
        <w:t>ding onsite editing capability) and transcription services</w:t>
      </w:r>
    </w:p>
    <w:p w:rsidR="00364887" w:rsidRDefault="001C6B1E">
      <w:pPr>
        <w:pStyle w:val="ListParagraph"/>
        <w:numPr>
          <w:ilvl w:val="0"/>
          <w:numId w:val="5"/>
        </w:numPr>
        <w:spacing w:after="0" w:line="240" w:lineRule="auto"/>
        <w:rPr>
          <w:bCs/>
          <w:lang w:val="en-US"/>
        </w:rPr>
      </w:pPr>
      <w:r>
        <w:rPr>
          <w:bCs/>
          <w:lang w:val="en-US"/>
        </w:rPr>
        <w:t>design and print services for collateral, exhibition stands and materials, signage, branding and other event materials, badging services and merchandise</w:t>
      </w:r>
    </w:p>
    <w:p w:rsidR="00364887" w:rsidRDefault="001C6B1E">
      <w:pPr>
        <w:pStyle w:val="ListParagraph"/>
        <w:numPr>
          <w:ilvl w:val="0"/>
          <w:numId w:val="5"/>
        </w:numPr>
        <w:spacing w:line="240" w:lineRule="auto"/>
        <w:rPr>
          <w:bCs/>
          <w:lang w:val="en-US"/>
        </w:rPr>
      </w:pPr>
      <w:r>
        <w:rPr>
          <w:bCs/>
          <w:lang w:val="en-US"/>
        </w:rPr>
        <w:t>providing health and safety and stewarding s</w:t>
      </w:r>
      <w:r>
        <w:rPr>
          <w:bCs/>
          <w:lang w:val="en-US"/>
        </w:rPr>
        <w:t>upport</w:t>
      </w:r>
    </w:p>
    <w:p w:rsidR="00364887" w:rsidRDefault="001C6B1E">
      <w:r>
        <w:rPr>
          <w:b/>
        </w:rPr>
        <w:t>Results and evaluation:</w:t>
      </w:r>
      <w:r>
        <w:rPr>
          <w:bCs/>
        </w:rPr>
        <w:t xml:space="preserve"> Our approach has been to integrate seamlessly with the NWS events team, assigning an account team led by a dedicated account manager as NWS’ primary contact. This provided familiarity and reassurance that the team are knowled</w:t>
      </w:r>
      <w:r>
        <w:rPr>
          <w:bCs/>
        </w:rPr>
        <w:t>geable about NWS requirements and working practices. Resilience was built into the team via a pool of trusted freelancers sourced locally to NWS’ operational areas, allowing us to scale up or down delivery teams as required to deliver multiple projects sim</w:t>
      </w:r>
      <w:r>
        <w:rPr>
          <w:bCs/>
        </w:rPr>
        <w:t xml:space="preserve">ultaneously. Via our dedicated team approach we have built great relationships with the core NWS team, and also with the local Community Partnership teams, allowing us to make informed suggestions throughout the contract to benefit overall ways of working </w:t>
      </w:r>
      <w:r>
        <w:rPr>
          <w:bCs/>
        </w:rPr>
        <w:t>- a great example of this has been the development of the live warehouse stock system, which wasn’t a requirement for the contract, and is already proving invaluable.</w:t>
      </w:r>
    </w:p>
    <w:p w:rsidR="00364887" w:rsidRDefault="001C6B1E">
      <w:r>
        <w:rPr>
          <w:bCs/>
          <w:lang w:val="en-US"/>
        </w:rPr>
        <w:t>“The team were amazing - as always - and thanks so much to everyone… You are all a really</w:t>
      </w:r>
      <w:r>
        <w:rPr>
          <w:bCs/>
          <w:lang w:val="en-US"/>
        </w:rPr>
        <w:t xml:space="preserve"> impressive and formidable crew to have supporting us and we really couldn’t do this without the wraparound support you all provide. I know how much of a team effort it was to get this job over the line with the complexities of multiple elements, logistics</w:t>
      </w:r>
      <w:r>
        <w:rPr>
          <w:bCs/>
          <w:lang w:val="en-US"/>
        </w:rPr>
        <w:t xml:space="preserve"> and last minute changes. Simply, thank you to all.”</w:t>
      </w:r>
    </w:p>
    <w:p w:rsidR="00364887" w:rsidRDefault="001C6B1E">
      <w:pPr>
        <w:jc w:val="right"/>
      </w:pPr>
      <w:r>
        <w:rPr>
          <w:b/>
          <w:bCs/>
        </w:rPr>
        <w:t>Hilary Bowen, Senior Events Manager, Nuclear Waste Services</w:t>
      </w:r>
    </w:p>
    <w:p w:rsidR="00364887" w:rsidRDefault="001C6B1E">
      <w:r>
        <w:rPr>
          <w:b/>
        </w:rPr>
        <w:t xml:space="preserve">OneTwo Delivery team: </w:t>
      </w:r>
      <w:r>
        <w:t xml:space="preserve">As for the contract examples above, our delivery team for CCS will be consistent, to provide you with the reassurance of </w:t>
      </w:r>
      <w:r>
        <w:t xml:space="preserve">a knowledgeable and experienced team. Our core team detailed below have been chosen as they are already key in the delivery of CCS events under the current contract, eliminating any learning curve at the start of the contract and allowing them to build on </w:t>
      </w:r>
      <w:r>
        <w:t xml:space="preserve">their existing knowledge and experience working with the CCS team. </w:t>
      </w:r>
    </w:p>
    <w:p w:rsidR="00364887" w:rsidRDefault="001C6B1E">
      <w:r>
        <w:rPr>
          <w:noProof/>
          <w:color w:val="000000"/>
        </w:rPr>
        <w:drawing>
          <wp:anchor distT="0" distB="0" distL="114300" distR="114300" simplePos="0" relativeHeight="251663360" behindDoc="0" locked="0" layoutInCell="1" allowOverlap="1">
            <wp:simplePos x="0" y="0"/>
            <wp:positionH relativeFrom="column">
              <wp:posOffset>17775</wp:posOffset>
            </wp:positionH>
            <wp:positionV relativeFrom="paragraph">
              <wp:posOffset>1049658</wp:posOffset>
            </wp:positionV>
            <wp:extent cx="989966" cy="989966"/>
            <wp:effectExtent l="0" t="0" r="634" b="634"/>
            <wp:wrapSquare wrapText="bothSides"/>
            <wp:docPr id="2"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989966" cy="989966"/>
                    </a:xfrm>
                    <a:prstGeom prst="rect">
                      <a:avLst/>
                    </a:prstGeom>
                    <a:noFill/>
                    <a:ln>
                      <a:noFill/>
                      <a:prstDash/>
                    </a:ln>
                  </pic:spPr>
                </pic:pic>
              </a:graphicData>
            </a:graphic>
          </wp:anchor>
        </w:drawing>
      </w:r>
      <w:r>
        <w:rPr>
          <w:noProof/>
          <w:color w:val="000000"/>
        </w:rPr>
        <w:drawing>
          <wp:anchor distT="0" distB="0" distL="114300" distR="114300" simplePos="0" relativeHeight="251662336" behindDoc="0" locked="0" layoutInCell="1" allowOverlap="1">
            <wp:simplePos x="0" y="0"/>
            <wp:positionH relativeFrom="column">
              <wp:posOffset>0</wp:posOffset>
            </wp:positionH>
            <wp:positionV relativeFrom="paragraph">
              <wp:posOffset>630</wp:posOffset>
            </wp:positionV>
            <wp:extent cx="959489" cy="965204"/>
            <wp:effectExtent l="0" t="0" r="0" b="6346"/>
            <wp:wrapSquare wrapText="bothSides"/>
            <wp:docPr id="3"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a:stretch>
                      <a:fillRect/>
                    </a:stretch>
                  </pic:blipFill>
                  <pic:spPr>
                    <a:xfrm>
                      <a:off x="0" y="0"/>
                      <a:ext cx="959489" cy="965204"/>
                    </a:xfrm>
                    <a:prstGeom prst="rect">
                      <a:avLst/>
                    </a:prstGeom>
                    <a:noFill/>
                    <a:ln>
                      <a:noFill/>
                      <a:prstDash/>
                    </a:ln>
                  </pic:spPr>
                </pic:pic>
              </a:graphicData>
            </a:graphic>
          </wp:anchor>
        </w:drawing>
      </w:r>
      <w:r>
        <w:rPr>
          <w:b/>
        </w:rPr>
        <w:t>Tim Lowell - Account Director:</w:t>
      </w:r>
      <w:r>
        <w:rPr>
          <w:rFonts w:eastAsia="Times New Roman"/>
        </w:rPr>
        <w:t xml:space="preserve"> </w:t>
      </w:r>
      <w:r>
        <w:t>As a company director, Tim has a wide number of responsibilities in relation to the day-to-day operations and running of the company. He is directly respon</w:t>
      </w:r>
      <w:r>
        <w:t>sible for health and safety within the company and oversees the production and creative teams, providing input and a critical eye across the range of creative and technical services we deliver. Tim acts as account director on a number of contracts detailed</w:t>
      </w:r>
      <w:r>
        <w:t xml:space="preserve"> above including the current CCS account.</w:t>
      </w:r>
    </w:p>
    <w:p w:rsidR="00364887" w:rsidRDefault="001C6B1E">
      <w:r>
        <w:rPr>
          <w:b/>
        </w:rPr>
        <w:t xml:space="preserve">Andy Ray - </w:t>
      </w:r>
      <w:r>
        <w:rPr>
          <w:b/>
          <w:bCs/>
        </w:rPr>
        <w:t>Account</w:t>
      </w:r>
      <w:r>
        <w:rPr>
          <w:b/>
        </w:rPr>
        <w:t xml:space="preserve"> Manager: </w:t>
      </w:r>
      <w:r>
        <w:t>Andy is a senior project manager; joining us 2002. Experienced and skilled in all aspects, he specialises in planning and delivering complex projects that bring together many of our serv</w:t>
      </w:r>
      <w:r>
        <w:t>ices. As well as CCS, Andy is account manager for FSA, HSE, and Network Rail. Andy is a qualified Agile and PRINCE2 Practitioner. Andy will be supported by two highly experience project managers, both of whom are well known to CCS.</w:t>
      </w:r>
    </w:p>
    <w:p w:rsidR="00364887" w:rsidRDefault="001C6B1E">
      <w:r>
        <w:rPr>
          <w:noProof/>
          <w:color w:val="000000"/>
        </w:rPr>
        <w:drawing>
          <wp:anchor distT="0" distB="0" distL="114300" distR="114300" simplePos="0" relativeHeight="251661312" behindDoc="0" locked="0" layoutInCell="1" allowOverlap="1">
            <wp:simplePos x="0" y="0"/>
            <wp:positionH relativeFrom="column">
              <wp:posOffset>866137</wp:posOffset>
            </wp:positionH>
            <wp:positionV relativeFrom="paragraph">
              <wp:posOffset>-1271</wp:posOffset>
            </wp:positionV>
            <wp:extent cx="1002026" cy="1008382"/>
            <wp:effectExtent l="0" t="0" r="7624" b="1268"/>
            <wp:wrapSquare wrapText="bothSides"/>
            <wp:docPr id="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1002026" cy="1008382"/>
                    </a:xfrm>
                    <a:prstGeom prst="rect">
                      <a:avLst/>
                    </a:prstGeom>
                    <a:noFill/>
                    <a:ln>
                      <a:noFill/>
                      <a:prstDash/>
                    </a:ln>
                  </pic:spPr>
                </pic:pic>
              </a:graphicData>
            </a:graphic>
          </wp:anchor>
        </w:drawing>
      </w:r>
      <w:r>
        <w:rPr>
          <w:noProof/>
          <w:color w:val="000000"/>
        </w:rPr>
        <w:drawing>
          <wp:anchor distT="0" distB="0" distL="114300" distR="114300" simplePos="0" relativeHeight="251664384" behindDoc="0" locked="0" layoutInCell="1" allowOverlap="1">
            <wp:simplePos x="0" y="0"/>
            <wp:positionH relativeFrom="column">
              <wp:posOffset>0</wp:posOffset>
            </wp:positionH>
            <wp:positionV relativeFrom="paragraph">
              <wp:posOffset>-1271</wp:posOffset>
            </wp:positionV>
            <wp:extent cx="1008382" cy="1008382"/>
            <wp:effectExtent l="0" t="0" r="1268" b="1268"/>
            <wp:wrapSquare wrapText="bothSides"/>
            <wp:docPr id="5"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1008382" cy="1008382"/>
                    </a:xfrm>
                    <a:prstGeom prst="rect">
                      <a:avLst/>
                    </a:prstGeom>
                    <a:noFill/>
                    <a:ln>
                      <a:noFill/>
                      <a:prstDash/>
                    </a:ln>
                  </pic:spPr>
                </pic:pic>
              </a:graphicData>
            </a:graphic>
          </wp:anchor>
        </w:drawing>
      </w:r>
      <w:r>
        <w:rPr>
          <w:b/>
        </w:rPr>
        <w:t>Helen Ficorilli and La</w:t>
      </w:r>
      <w:r>
        <w:rPr>
          <w:b/>
        </w:rPr>
        <w:t xml:space="preserve">ura McGrory - Project Managers: </w:t>
      </w:r>
      <w:r>
        <w:rPr>
          <w:bCs/>
        </w:rPr>
        <w:t xml:space="preserve">Both </w:t>
      </w:r>
      <w:r>
        <w:t>Helen and Laura have worked alongside Andy in delivery of CCS events over the last 4 years. Helen led in the delivery of internal events, such as CCS Live and Townhalls, whilst Laura has led external events and exhibiti</w:t>
      </w:r>
      <w:r>
        <w:t>ons. All of the team come together to work on large scale events, such as the CCS Live Conference and Awards.</w:t>
      </w:r>
    </w:p>
    <w:p w:rsidR="00364887" w:rsidRDefault="001C6B1E">
      <w:r>
        <w:rPr>
          <w:noProof/>
          <w:color w:val="000000"/>
        </w:rPr>
        <w:drawing>
          <wp:anchor distT="0" distB="0" distL="114300" distR="114300" simplePos="0" relativeHeight="251665408" behindDoc="0" locked="0" layoutInCell="1" allowOverlap="1">
            <wp:simplePos x="0" y="0"/>
            <wp:positionH relativeFrom="column">
              <wp:posOffset>18416</wp:posOffset>
            </wp:positionH>
            <wp:positionV relativeFrom="paragraph">
              <wp:posOffset>1271</wp:posOffset>
            </wp:positionV>
            <wp:extent cx="974722" cy="969007"/>
            <wp:effectExtent l="0" t="0" r="0" b="2543"/>
            <wp:wrapSquare wrapText="bothSides"/>
            <wp:docPr id="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974722" cy="969007"/>
                    </a:xfrm>
                    <a:prstGeom prst="rect">
                      <a:avLst/>
                    </a:prstGeom>
                    <a:noFill/>
                    <a:ln>
                      <a:noFill/>
                      <a:prstDash/>
                    </a:ln>
                  </pic:spPr>
                </pic:pic>
              </a:graphicData>
            </a:graphic>
          </wp:anchor>
        </w:drawing>
      </w:r>
      <w:r>
        <w:rPr>
          <w:b/>
          <w:bCs/>
        </w:rPr>
        <w:t xml:space="preserve">Yasmin Connell - Trainee Project Manager: </w:t>
      </w:r>
      <w:r>
        <w:t>We’re thrilled to bring onboard a new face to our CCS events team. Yasmin has been with us since 2019 a</w:t>
      </w:r>
      <w:r>
        <w:t xml:space="preserve">nd has proven herself to be dependable and driven. Yasmin provided lead administrative support for CCS Live 2023, and now she’s progressing to become a project manager. We’d like to use the opportunities provided on CCS projects to show Yasmin more of the </w:t>
      </w:r>
      <w:r>
        <w:t>project manager role, where she’ll shadow some of the work carried out for you by Andy, Helen and Laura.</w:t>
      </w:r>
    </w:p>
    <w:p w:rsidR="00364887" w:rsidRDefault="001C6B1E">
      <w:r>
        <w:t>The OneTwo delivery team will be supported by other members of our team as detailed in 6.2.</w:t>
      </w:r>
    </w:p>
    <w:p w:rsidR="00364887" w:rsidRDefault="00364887">
      <w:pPr>
        <w:rPr>
          <w:rFonts w:ascii="Arial" w:eastAsia="Arial" w:hAnsi="Arial" w:cs="Arial"/>
          <w:sz w:val="24"/>
          <w:szCs w:val="24"/>
        </w:rPr>
      </w:pPr>
    </w:p>
    <w:p w:rsidR="00364887" w:rsidRDefault="00364887">
      <w:pPr>
        <w:pageBreakBefore/>
        <w:suppressAutoHyphens w:val="0"/>
        <w:rPr>
          <w:rFonts w:ascii="Arial" w:eastAsia="Arial" w:hAnsi="Arial" w:cs="Arial"/>
          <w:sz w:val="24"/>
          <w:szCs w:val="24"/>
        </w:rPr>
      </w:pPr>
    </w:p>
    <w:p w:rsidR="00364887" w:rsidRDefault="00364887">
      <w:pPr>
        <w:rPr>
          <w:rFonts w:ascii="Arial" w:eastAsia="Arial" w:hAnsi="Arial" w:cs="Arial"/>
          <w:b/>
          <w:sz w:val="24"/>
          <w:szCs w:val="24"/>
        </w:rPr>
      </w:pPr>
    </w:p>
    <w:p w:rsidR="00364887" w:rsidRDefault="001C6B1E">
      <w:pPr>
        <w:rPr>
          <w:rFonts w:ascii="Arial" w:eastAsia="Arial" w:hAnsi="Arial" w:cs="Arial"/>
          <w:b/>
          <w:sz w:val="24"/>
          <w:szCs w:val="24"/>
        </w:rPr>
      </w:pPr>
      <w:r>
        <w:rPr>
          <w:rFonts w:ascii="Arial" w:eastAsia="Arial" w:hAnsi="Arial" w:cs="Arial"/>
          <w:b/>
          <w:sz w:val="24"/>
          <w:szCs w:val="24"/>
        </w:rPr>
        <w:t>6.1 Approach</w:t>
      </w:r>
    </w:p>
    <w:p w:rsidR="00364887" w:rsidRDefault="001C6B1E">
      <w:pPr>
        <w:rPr>
          <w:rFonts w:ascii="Arial" w:hAnsi="Arial" w:cs="Arial"/>
          <w:b/>
          <w:bCs/>
        </w:rPr>
      </w:pPr>
      <w:r>
        <w:rPr>
          <w:rFonts w:ascii="Arial" w:hAnsi="Arial" w:cs="Arial"/>
          <w:b/>
          <w:bCs/>
        </w:rPr>
        <w:t xml:space="preserve">Innovative and creative ideas to engage </w:t>
      </w:r>
      <w:r>
        <w:rPr>
          <w:rFonts w:ascii="Arial" w:hAnsi="Arial" w:cs="Arial"/>
          <w:b/>
          <w:bCs/>
        </w:rPr>
        <w:t>event audiences</w:t>
      </w:r>
    </w:p>
    <w:p w:rsidR="00364887" w:rsidRDefault="001C6B1E">
      <w:r>
        <w:rPr>
          <w:rFonts w:ascii="Arial" w:hAnsi="Arial" w:cs="Arial"/>
        </w:rPr>
        <w:t xml:space="preserve">Since 2020, OneTwo has looked to provide fresh, innovative and creative ideas to bring CCS events to life, creating better engagement with your audiences. Innovation and creativity are at the heart of who we are, and our aim to continue to </w:t>
      </w:r>
      <w:r>
        <w:rPr>
          <w:rFonts w:ascii="Arial" w:hAnsi="Arial" w:cs="Arial"/>
        </w:rPr>
        <w:t xml:space="preserve">build on this over the next contract period is even more focussed. Our approach will be to continue to work with you to fully understand your goals, and to do this we will gather information from you about your target audience and the messaging you’d like </w:t>
      </w:r>
      <w:r>
        <w:rPr>
          <w:rFonts w:ascii="Arial" w:hAnsi="Arial" w:cs="Arial"/>
        </w:rPr>
        <w:t>to convey to them; from there, we can make specific suggestions. We excel in integrating state-of-the-art technology with creative and client-centred solutions. We have provided some examples of how we apply this approach below.</w:t>
      </w:r>
    </w:p>
    <w:p w:rsidR="00364887" w:rsidRDefault="001C6B1E">
      <w:pPr>
        <w:rPr>
          <w:rFonts w:ascii="Arial" w:hAnsi="Arial" w:cs="Arial"/>
        </w:rPr>
      </w:pPr>
      <w:r>
        <w:rPr>
          <w:rFonts w:ascii="Arial" w:hAnsi="Arial" w:cs="Arial"/>
        </w:rPr>
        <w:t>We research, develop and ad</w:t>
      </w:r>
      <w:r>
        <w:rPr>
          <w:rFonts w:ascii="Arial" w:hAnsi="Arial" w:cs="Arial"/>
        </w:rPr>
        <w:t>opt new technology and ways of working to provide new and exciting approaches for our clients. Our team subscribe to trade press, use social media connections and regularly attend leading industry trade shows, such as PLASA, Confex, the Event Production Sh</w:t>
      </w:r>
      <w:r>
        <w:rPr>
          <w:rFonts w:ascii="Arial" w:hAnsi="Arial" w:cs="Arial"/>
        </w:rPr>
        <w:t>ow, and Event Tech Live to keep abreast of new and emerging technologies and products. Due to our close working relationship with leading industry suppliers, we are kept up to date with new kit and developments and invited to demonstrations. Our clients be</w:t>
      </w:r>
      <w:r>
        <w:rPr>
          <w:rFonts w:ascii="Arial" w:hAnsi="Arial" w:cs="Arial"/>
        </w:rPr>
        <w:t>nefit from this as we recommend and implement new pieces of kit if they add value to the current solution and/or offer better value for money.</w:t>
      </w:r>
    </w:p>
    <w:p w:rsidR="00364887" w:rsidRDefault="001C6B1E">
      <w:pPr>
        <w:rPr>
          <w:rFonts w:ascii="Arial" w:hAnsi="Arial" w:cs="Arial"/>
        </w:rPr>
      </w:pPr>
      <w:r>
        <w:rPr>
          <w:rFonts w:ascii="Arial" w:hAnsi="Arial" w:cs="Arial"/>
        </w:rPr>
        <w:t>We are proud that members of our digital team are involved at a high level in emerging web standards and contribu</w:t>
      </w:r>
      <w:r>
        <w:rPr>
          <w:rFonts w:ascii="Arial" w:hAnsi="Arial" w:cs="Arial"/>
        </w:rPr>
        <w:t>te to several open-source projects, so they are naturally ahead of the curve with an eye on what is coming up. They regularly monitor the digital and technology sector for emerging technologies to help support our work in events. They feed back to the head</w:t>
      </w:r>
      <w:r>
        <w:rPr>
          <w:rFonts w:ascii="Arial" w:hAnsi="Arial" w:cs="Arial"/>
        </w:rPr>
        <w:t xml:space="preserve"> of digital development, who in turn reviews and escalates any effective technology into our bespoke digital offerings for our clients. </w:t>
      </w:r>
    </w:p>
    <w:p w:rsidR="00364887" w:rsidRDefault="001C6B1E">
      <w:pPr>
        <w:rPr>
          <w:rFonts w:ascii="Arial" w:hAnsi="Arial" w:cs="Arial"/>
        </w:rPr>
      </w:pPr>
      <w:r>
        <w:rPr>
          <w:rFonts w:ascii="Arial" w:hAnsi="Arial" w:cs="Arial"/>
        </w:rPr>
        <w:t xml:space="preserve">Post the COVID-19 pandemic, we have built on our virtual events offering building on our existing online registration </w:t>
      </w:r>
      <w:r>
        <w:rPr>
          <w:rFonts w:ascii="Arial" w:hAnsi="Arial" w:cs="Arial"/>
        </w:rPr>
        <w:t xml:space="preserve">and events platform, Gem. We’re pleased to say the roll out of our new and updated Gem 4 platform has already benefited CCS during the CCS Live regional events. We currently provide a hub environment, in which all past virtual CCS events, and content from </w:t>
      </w:r>
      <w:r>
        <w:rPr>
          <w:rFonts w:ascii="Arial" w:hAnsi="Arial" w:cs="Arial"/>
        </w:rPr>
        <w:t>in-person events is hosted for CCS colleagues to access securely 24/7.</w:t>
      </w:r>
    </w:p>
    <w:p w:rsidR="00364887" w:rsidRDefault="001C6B1E">
      <w:pPr>
        <w:rPr>
          <w:rFonts w:ascii="Arial" w:hAnsi="Arial" w:cs="Arial"/>
        </w:rPr>
      </w:pPr>
      <w:r>
        <w:rPr>
          <w:rFonts w:ascii="Arial" w:hAnsi="Arial" w:cs="Arial"/>
        </w:rPr>
        <w:t xml:space="preserve">Through development of Gem, we listened to our clients, exploring issues they encountered with off the shelf platforms to understand what their “perfect” virtual event might look like. </w:t>
      </w:r>
      <w:r>
        <w:rPr>
          <w:rFonts w:ascii="Arial" w:hAnsi="Arial" w:cs="Arial"/>
        </w:rPr>
        <w:t>We then developed it. This included successfully accommodating CCS’ requirement of a platform via Gem that would allow for maximum audience interaction, that was simple to navigate and allowed for live sessions, pre-recorded sessions, live subtitles and mu</w:t>
      </w:r>
      <w:r>
        <w:rPr>
          <w:rFonts w:ascii="Arial" w:hAnsi="Arial" w:cs="Arial"/>
        </w:rPr>
        <w:t>ltiple speakers to host their sessions with ease. CCS Live in 2020, was the first virtual event CCS had delivered as a team, therefore relied on the expertise and trust in our recommendations. Engagement was measured by using simple smiley faces and overal</w:t>
      </w:r>
      <w:r>
        <w:rPr>
          <w:rFonts w:ascii="Arial" w:hAnsi="Arial" w:cs="Arial"/>
        </w:rPr>
        <w:t>l, 86% of colleagues hit the smile icon to record their enjoyment. Several anecdotal comments were also received complimenting the platform and how the event was being run. CCS has shared its feedback and stated that, “The support we received was fantastic</w:t>
      </w:r>
      <w:r>
        <w:rPr>
          <w:rFonts w:ascii="Arial" w:hAnsi="Arial" w:cs="Arial"/>
        </w:rPr>
        <w:t xml:space="preserve"> and as experts in their area, they adequately challenged our brief to ensure we were making the right decisions for the event we were delivering. They supported heavily in the creation of our event platform, through all technical aspects and worked closel</w:t>
      </w:r>
      <w:r>
        <w:rPr>
          <w:rFonts w:ascii="Arial" w:hAnsi="Arial" w:cs="Arial"/>
        </w:rPr>
        <w:t>y with our creative agency to deliver the branding.”</w:t>
      </w:r>
    </w:p>
    <w:p w:rsidR="00364887" w:rsidRDefault="001C6B1E">
      <w:pPr>
        <w:spacing w:after="0"/>
        <w:rPr>
          <w:rFonts w:ascii="Arial" w:hAnsi="Arial" w:cs="Arial"/>
        </w:rPr>
      </w:pPr>
      <w:r>
        <w:rPr>
          <w:rFonts w:ascii="Arial" w:hAnsi="Arial" w:cs="Arial"/>
        </w:rPr>
        <w:t>Gem 4 is the brand new version of our platform for in-person, virtual and hybrid events. New features we have implemented include:</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bespoke virtual venues and graphical interfaces to add familiarisation f</w:t>
      </w:r>
      <w:r>
        <w:rPr>
          <w:sz w:val="22"/>
          <w:szCs w:val="22"/>
        </w:rPr>
        <w:t>or delegates and enhance the online event user experience</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video calls, networking and meetings; it soon became obvious that this was the biggest challenge facing virtual events, so we added a virtual meeting booking system, chat and messaging</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virtual exhib</w:t>
      </w:r>
      <w:r>
        <w:rPr>
          <w:sz w:val="22"/>
          <w:szCs w:val="22"/>
        </w:rPr>
        <w:t>itions with options for tiered exhibition stands, ranging from a simple webpage to 3D stands with chat rooms, giveaways, and gamification including an ‘exhibition passport’ to encourage delegates to visit different stands</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use of artificial intelligence (AI</w:t>
      </w:r>
      <w:r>
        <w:rPr>
          <w:sz w:val="22"/>
          <w:szCs w:val="22"/>
        </w:rPr>
        <w:t>) to provide matchmaking between exhibitors and attendees</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interactive surveys, games and quizzes in the hub or on touchscreen displays at events</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augmented and virtual reality demos and exhibits</w:t>
      </w:r>
    </w:p>
    <w:p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immersive tours with 3D sound and vision</w:t>
      </w:r>
    </w:p>
    <w:p w:rsidR="00364887" w:rsidRDefault="001C6B1E">
      <w:pPr>
        <w:pStyle w:val="POtenderresponse"/>
        <w:numPr>
          <w:ilvl w:val="0"/>
          <w:numId w:val="2"/>
        </w:numPr>
        <w:tabs>
          <w:tab w:val="left" w:pos="10065"/>
        </w:tabs>
        <w:spacing w:line="254" w:lineRule="auto"/>
        <w:ind w:left="425" w:right="-23" w:hanging="357"/>
        <w:rPr>
          <w:sz w:val="22"/>
          <w:szCs w:val="22"/>
        </w:rPr>
      </w:pPr>
      <w:r>
        <w:rPr>
          <w:sz w:val="22"/>
          <w:szCs w:val="22"/>
        </w:rPr>
        <w:t>bespoke film and anim</w:t>
      </w:r>
      <w:r>
        <w:rPr>
          <w:sz w:val="22"/>
          <w:szCs w:val="22"/>
        </w:rPr>
        <w:t>ated content</w:t>
      </w:r>
    </w:p>
    <w:p w:rsidR="00364887" w:rsidRDefault="001C6B1E">
      <w:pPr>
        <w:rPr>
          <w:rFonts w:ascii="Arial" w:hAnsi="Arial" w:cs="Arial"/>
        </w:rPr>
      </w:pPr>
      <w:r>
        <w:rPr>
          <w:rFonts w:ascii="Arial" w:hAnsi="Arial" w:cs="Arial"/>
        </w:rPr>
        <w:t>We also provide fully bespoke developments, for example we recently developed touchscreen software for use at exhibitions for our client, Nuclear Waste Services to showcase a range of films covering specialised topics with a user-friendly inte</w:t>
      </w:r>
      <w:r>
        <w:rPr>
          <w:rFonts w:ascii="Arial" w:hAnsi="Arial" w:cs="Arial"/>
        </w:rPr>
        <w:t xml:space="preserve">rface and clear signposting and supporting messaging. So impressed were they with the solution provided, they also requested use of the software on iPads at another series of engagement events that they had quickly approaching. Our team turned the request </w:t>
      </w:r>
      <w:r>
        <w:rPr>
          <w:rFonts w:ascii="Arial" w:hAnsi="Arial" w:cs="Arial"/>
        </w:rPr>
        <w:t>around in record time and at minimal cost.</w:t>
      </w:r>
    </w:p>
    <w:p w:rsidR="00364887" w:rsidRDefault="001C6B1E">
      <w:pPr>
        <w:rPr>
          <w:rFonts w:ascii="Arial" w:hAnsi="Arial" w:cs="Arial"/>
        </w:rPr>
      </w:pPr>
      <w:r>
        <w:rPr>
          <w:rFonts w:ascii="Arial" w:hAnsi="Arial" w:cs="Arial"/>
        </w:rPr>
        <w:t>We have worked hard to expand our own digital services to meet and surpass client needs. In 2021, we were recognised in the Forbes 2021 Reinvention and Resilience Top 50 Report due to our achievements in this area</w:t>
      </w:r>
      <w:r>
        <w:rPr>
          <w:rFonts w:ascii="Arial" w:hAnsi="Arial" w:cs="Arial"/>
        </w:rPr>
        <w:t>.</w:t>
      </w:r>
    </w:p>
    <w:p w:rsidR="00364887" w:rsidRDefault="001C6B1E">
      <w:r>
        <w:rPr>
          <w:rFonts w:cs="Times New Roman"/>
          <w:noProof/>
        </w:rPr>
        <w:drawing>
          <wp:anchor distT="0" distB="0" distL="114300" distR="114300" simplePos="0" relativeHeight="251667456" behindDoc="0" locked="0" layoutInCell="1" allowOverlap="1">
            <wp:simplePos x="0" y="0"/>
            <wp:positionH relativeFrom="column">
              <wp:posOffset>5256528</wp:posOffset>
            </wp:positionH>
            <wp:positionV relativeFrom="paragraph">
              <wp:posOffset>735333</wp:posOffset>
            </wp:positionV>
            <wp:extent cx="1619887" cy="1069335"/>
            <wp:effectExtent l="0" t="0" r="0" b="0"/>
            <wp:wrapSquare wrapText="bothSides"/>
            <wp:docPr id="7"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1619887" cy="1069335"/>
                    </a:xfrm>
                    <a:prstGeom prst="rect">
                      <a:avLst/>
                    </a:prstGeom>
                    <a:noFill/>
                    <a:ln>
                      <a:noFill/>
                      <a:prstDash/>
                    </a:ln>
                  </pic:spPr>
                </pic:pic>
              </a:graphicData>
            </a:graphic>
          </wp:anchor>
        </w:drawing>
      </w:r>
      <w:r>
        <w:rPr>
          <w:rFonts w:ascii="Arial" w:hAnsi="Arial" w:cs="Arial"/>
        </w:rPr>
        <w:t>As well as Gem interactive, we regularly use third party applications such as Mentimeter and Vevox. Both apps provide simple to use and intuitive voting, polling and questions moderation, coupled with smooth graphical output for personal devices, and on</w:t>
      </w:r>
      <w:r>
        <w:rPr>
          <w:rFonts w:ascii="Arial" w:hAnsi="Arial" w:cs="Arial"/>
        </w:rPr>
        <w:t>screen at the event. OneTwo’s project managers can advise the client team on which interactive package will give the best result and output to meet your requirements.</w:t>
      </w:r>
    </w:p>
    <w:p w:rsidR="00364887" w:rsidRDefault="001C6B1E">
      <w:r>
        <w:rPr>
          <w:rFonts w:cs="Times New Roman"/>
          <w:noProof/>
        </w:rPr>
        <w:drawing>
          <wp:anchor distT="0" distB="0" distL="114300" distR="114300" simplePos="0" relativeHeight="251668480" behindDoc="0" locked="0" layoutInCell="1" allowOverlap="1">
            <wp:simplePos x="0" y="0"/>
            <wp:positionH relativeFrom="column">
              <wp:posOffset>5253986</wp:posOffset>
            </wp:positionH>
            <wp:positionV relativeFrom="paragraph">
              <wp:posOffset>1083307</wp:posOffset>
            </wp:positionV>
            <wp:extent cx="1619887" cy="1082677"/>
            <wp:effectExtent l="0" t="0" r="0" b="3173"/>
            <wp:wrapSquare wrapText="bothSides"/>
            <wp:docPr id="8" name="Picture 10" descr="A hand writing on a window&#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1619887" cy="1082677"/>
                    </a:xfrm>
                    <a:prstGeom prst="rect">
                      <a:avLst/>
                    </a:prstGeom>
                    <a:noFill/>
                    <a:ln>
                      <a:noFill/>
                      <a:prstDash/>
                    </a:ln>
                  </pic:spPr>
                </pic:pic>
              </a:graphicData>
            </a:graphic>
          </wp:anchor>
        </w:drawing>
      </w:r>
      <w:r>
        <w:rPr>
          <w:rFonts w:ascii="Arial" w:hAnsi="Arial" w:cs="Arial"/>
        </w:rPr>
        <w:t>Innovation doesn’t need to be technological. Our social value principles provide the bui</w:t>
      </w:r>
      <w:r>
        <w:rPr>
          <w:rFonts w:ascii="Arial" w:hAnsi="Arial" w:cs="Arial"/>
        </w:rPr>
        <w:t>lding blocks for decisions that provide an increase in equality, wellbeing and environmental sustainability. This in turn leads to innovative thinking. For example, at the last CCS Live conference, rather than using printed materials to provide branding an</w:t>
      </w:r>
      <w:r>
        <w:rPr>
          <w:rFonts w:ascii="Arial" w:hAnsi="Arial" w:cs="Arial"/>
        </w:rPr>
        <w:t>d signage in communal and social spaces, we sourced local artists working with sustainable chalk based paint. The artists hand drew welcome messages to greet attendees on arrival, drew floor directions to replace what would have been floor vinyls, and wrot</w:t>
      </w:r>
      <w:r>
        <w:rPr>
          <w:rFonts w:ascii="Arial" w:hAnsi="Arial" w:cs="Arial"/>
        </w:rPr>
        <w:t>e notes about the event’s sustainable credentials. This innovative approach was applauded by attendees who found the messaging more engaging, drawing them in to pay closer attention to the information available.</w:t>
      </w:r>
    </w:p>
    <w:p w:rsidR="00364887" w:rsidRDefault="001C6B1E">
      <w:pPr>
        <w:rPr>
          <w:rFonts w:ascii="Arial" w:hAnsi="Arial" w:cs="Arial"/>
          <w:b/>
          <w:bCs/>
        </w:rPr>
      </w:pPr>
      <w:r>
        <w:rPr>
          <w:rFonts w:ascii="Arial" w:hAnsi="Arial" w:cs="Arial"/>
          <w:b/>
          <w:bCs/>
        </w:rPr>
        <w:t>Implementing the ideas to create the exhibit</w:t>
      </w:r>
      <w:r>
        <w:rPr>
          <w:rFonts w:ascii="Arial" w:hAnsi="Arial" w:cs="Arial"/>
          <w:b/>
          <w:bCs/>
        </w:rPr>
        <w:t>ion space / stage production</w:t>
      </w:r>
    </w:p>
    <w:p w:rsidR="00364887" w:rsidRDefault="001C6B1E">
      <w:r>
        <w:rPr>
          <w:rFonts w:ascii="Arial" w:hAnsi="Arial" w:cs="Arial"/>
        </w:rPr>
        <w:t>We will assign a dedicated delivery team familiar to CCS to each project, led by your account manager, Andy Ray. The team will work to the project management methodology detailed in response to 6.2, primarily using our own proj</w:t>
      </w:r>
      <w:r>
        <w:rPr>
          <w:rFonts w:ascii="Arial" w:hAnsi="Arial" w:cs="Arial"/>
        </w:rPr>
        <w:t xml:space="preserve">ect management tool, Teamwork to create a </w:t>
      </w:r>
      <w:r>
        <w:rPr>
          <w:rStyle w:val="normaltextrun"/>
          <w:rFonts w:ascii="Arial" w:hAnsi="Arial" w:cs="Arial"/>
          <w:color w:val="000000"/>
          <w:shd w:val="clear" w:color="auto" w:fill="FFFFFF"/>
        </w:rPr>
        <w:t>project plan with milestones and dependencies, enabling everyone on the project to see where risks and bottlenecks of deliverables lie. We understand that CCS regularly uses monday.com and our team will continue to</w:t>
      </w:r>
      <w:r>
        <w:rPr>
          <w:rStyle w:val="normaltextrun"/>
          <w:rFonts w:ascii="Arial" w:hAnsi="Arial" w:cs="Arial"/>
          <w:color w:val="000000"/>
          <w:shd w:val="clear" w:color="auto" w:fill="FFFFFF"/>
        </w:rPr>
        <w:t xml:space="preserve"> collaborate on projects with you through that. </w:t>
      </w:r>
      <w:r>
        <w:rPr>
          <w:rFonts w:ascii="Arial" w:hAnsi="Arial" w:cs="Arial"/>
        </w:rPr>
        <w:t>Our project team are at your disposal throughout the lifecycle of every project – we take a flexible and pragmatic approach and will work with you to do what is necessary, when necessary, to ensure the smooth</w:t>
      </w:r>
      <w:r>
        <w:rPr>
          <w:rFonts w:ascii="Arial" w:hAnsi="Arial" w:cs="Arial"/>
        </w:rPr>
        <w:t xml:space="preserve"> delivery of each event. Our company ethos is to go the extra mile, paying attention to detail and delivering services and support in a friendly and approachable manner. The breadth of experience across our project team will provide you with resource to ca</w:t>
      </w:r>
      <w:r>
        <w:rPr>
          <w:rFonts w:ascii="Arial" w:hAnsi="Arial" w:cs="Arial"/>
        </w:rPr>
        <w:t>ll upon in any area, at pinch points across event implementation.</w:t>
      </w:r>
    </w:p>
    <w:p w:rsidR="00364887" w:rsidRDefault="001C6B1E">
      <w:pPr>
        <w:pStyle w:val="NoSpacing"/>
        <w:spacing w:after="160" w:line="254" w:lineRule="auto"/>
        <w:rPr>
          <w:rFonts w:ascii="Arial" w:hAnsi="Arial" w:cs="Arial"/>
        </w:rPr>
      </w:pPr>
      <w:r>
        <w:rPr>
          <w:rFonts w:ascii="Arial" w:hAnsi="Arial" w:cs="Arial"/>
        </w:rPr>
        <w:t>Working as a core part of our project delivery team, our creative team have designed and produced stage sets, exhibition stands and graphics for a huge range of Government and private sector</w:t>
      </w:r>
      <w:r>
        <w:rPr>
          <w:rFonts w:ascii="Arial" w:hAnsi="Arial" w:cs="Arial"/>
        </w:rPr>
        <w:t xml:space="preserve"> projects. In delivering these, we are always conscious of the need to tailor such designs to departmental or organisational corporate design guidelines and to be aware of issues concerning branding hierarchy. Proofing plays an integral part of our communi</w:t>
      </w:r>
      <w:r>
        <w:rPr>
          <w:rFonts w:ascii="Arial" w:hAnsi="Arial" w:cs="Arial"/>
        </w:rPr>
        <w:t xml:space="preserve">cations, providing opportunity for any designs or layouts to be reviewed multiple times before going to print. As part of our eight-stage planning process referenced in our response to 6.2, our project manager will work closely with the CCS team to define </w:t>
      </w:r>
      <w:r>
        <w:rPr>
          <w:rFonts w:ascii="Arial" w:hAnsi="Arial" w:cs="Arial"/>
        </w:rPr>
        <w:t>their requirements, which will be passed to the creative team to interpret. Throughout the implementation and review process we look for new and innovative ways to help you engage with your audience and we provide a continual overview, according to the tim</w:t>
      </w:r>
      <w:r>
        <w:rPr>
          <w:rFonts w:ascii="Arial" w:hAnsi="Arial" w:cs="Arial"/>
        </w:rPr>
        <w:t>eline and costing, mitigating identified risks.</w:t>
      </w:r>
    </w:p>
    <w:p w:rsidR="00364887" w:rsidRDefault="001C6B1E">
      <w:r>
        <w:rPr>
          <w:rFonts w:ascii="Arial" w:hAnsi="Arial" w:cs="Arial"/>
        </w:rPr>
        <w:t>Sustainable materials provide opportunity for innovation across the design and production of exhibitions, stage sets and venue branding. During the delivery of the Green Zone at COP26 we were challenged to th</w:t>
      </w:r>
      <w:r>
        <w:rPr>
          <w:rFonts w:ascii="Arial" w:hAnsi="Arial" w:cs="Arial"/>
        </w:rPr>
        <w:t>ink outside of the box and devise innovative solutions for a variety of requirements. For example via the construction of exhibition “shell scheme” using OSB board (some left as legacy assets at the venue and some repurposed post event by a contactor, used</w:t>
      </w:r>
      <w:r>
        <w:rPr>
          <w:rFonts w:ascii="Arial" w:hAnsi="Arial" w:cs="Arial"/>
        </w:rPr>
        <w:t xml:space="preserve"> across a range of other events), the use of a local social enterprise to provide labour to build the exhibition shell scheme (providing jobs to homeless people and people with an </w:t>
      </w:r>
      <w:r>
        <w:rPr>
          <w:rStyle w:val="normaltextrun"/>
          <w:rFonts w:ascii="Arial" w:hAnsi="Arial" w:cs="Arial"/>
          <w:color w:val="000000"/>
          <w:shd w:val="clear" w:color="auto" w:fill="FFFFFF"/>
        </w:rPr>
        <w:t xml:space="preserve">offending background), and the </w:t>
      </w:r>
      <w:r>
        <w:rPr>
          <w:rFonts w:ascii="Arial" w:hAnsi="Arial" w:cs="Arial"/>
        </w:rPr>
        <w:t xml:space="preserve">installation of innovative entrance branding </w:t>
      </w:r>
      <w:r>
        <w:rPr>
          <w:rFonts w:ascii="Arial" w:hAnsi="Arial" w:cs="Arial"/>
        </w:rPr>
        <w:t>composed of a living moss wall showcasing a map of the world (left as a legacy piece at the venue).</w:t>
      </w:r>
    </w:p>
    <w:p w:rsidR="00364887" w:rsidRDefault="001C6B1E">
      <w:pPr>
        <w:pStyle w:val="NoSpacing"/>
        <w:spacing w:after="160" w:line="254" w:lineRule="auto"/>
        <w:rPr>
          <w:rFonts w:ascii="Arial" w:hAnsi="Arial" w:cs="Arial"/>
        </w:rPr>
      </w:pPr>
      <w:r>
        <w:rPr>
          <w:rFonts w:ascii="Arial" w:hAnsi="Arial" w:cs="Arial"/>
        </w:rPr>
        <w:t>For CCS events, modular systems and reusable graphics with appropriate wrapping to ensure they are not damaged during transportation and in storage (allowin</w:t>
      </w:r>
      <w:r>
        <w:rPr>
          <w:rFonts w:ascii="Arial" w:hAnsi="Arial" w:cs="Arial"/>
        </w:rPr>
        <w:t>g re-use at future events), will be provided. We have several clients who store their graphics with us that we reuse on numerous occasions for different events. When designing new graphics we will always consider their future use, for example, use of dates</w:t>
      </w:r>
      <w:r>
        <w:rPr>
          <w:rFonts w:ascii="Arial" w:hAnsi="Arial" w:cs="Arial"/>
        </w:rPr>
        <w:t>, event specific data or stats etc. In addition to re-using modular structures and graphics, consideration will also be given to ensuring where possible that graphics can be re-used, where graphics cannot be re-used ensure materials can be recycled, use of</w:t>
      </w:r>
      <w:r>
        <w:rPr>
          <w:rFonts w:ascii="Arial" w:hAnsi="Arial" w:cs="Arial"/>
        </w:rPr>
        <w:t xml:space="preserve"> single use plastics and printed literature will be removed completely, re-use of carpet for protecting re-useable stand components and packing, rubbish will be removed from site and securely recycled, and furniture and AV equipment will be sourced from hi</w:t>
      </w:r>
      <w:r>
        <w:rPr>
          <w:rFonts w:ascii="Arial" w:hAnsi="Arial" w:cs="Arial"/>
        </w:rPr>
        <w:t>re stock.</w:t>
      </w:r>
    </w:p>
    <w:p w:rsidR="00364887" w:rsidRDefault="001C6B1E">
      <w:pPr>
        <w:pStyle w:val="NoSpacing"/>
        <w:spacing w:after="160" w:line="254" w:lineRule="auto"/>
      </w:pPr>
      <w:r>
        <w:rPr>
          <w:noProof/>
        </w:rPr>
        <w:drawing>
          <wp:anchor distT="0" distB="0" distL="114300" distR="114300" simplePos="0" relativeHeight="251669504" behindDoc="0" locked="0" layoutInCell="1" allowOverlap="1">
            <wp:simplePos x="0" y="0"/>
            <wp:positionH relativeFrom="column">
              <wp:posOffset>-187323</wp:posOffset>
            </wp:positionH>
            <wp:positionV relativeFrom="paragraph">
              <wp:posOffset>47621</wp:posOffset>
            </wp:positionV>
            <wp:extent cx="2174242" cy="1510031"/>
            <wp:effectExtent l="0" t="0" r="0" b="0"/>
            <wp:wrapSquare wrapText="bothSides"/>
            <wp:docPr id="9"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l="14503" r="4469"/>
                    <a:stretch>
                      <a:fillRect/>
                    </a:stretch>
                  </pic:blipFill>
                  <pic:spPr>
                    <a:xfrm>
                      <a:off x="0" y="0"/>
                      <a:ext cx="2174242" cy="1510031"/>
                    </a:xfrm>
                    <a:prstGeom prst="rect">
                      <a:avLst/>
                    </a:prstGeom>
                    <a:noFill/>
                    <a:ln>
                      <a:noFill/>
                      <a:prstDash/>
                    </a:ln>
                  </pic:spPr>
                </pic:pic>
              </a:graphicData>
            </a:graphic>
          </wp:anchor>
        </w:drawing>
      </w:r>
      <w:r>
        <w:rPr>
          <w:rFonts w:ascii="Arial" w:hAnsi="Arial" w:cs="Arial"/>
        </w:rPr>
        <w:t>In respect of our own production waste, we are aware of our legal responsibilities under section 34 of the Environment Protection Act. We have a duty of care that requires us to ensure that at any one point in the chain, waste is correctly handl</w:t>
      </w:r>
      <w:r>
        <w:rPr>
          <w:rFonts w:ascii="Arial" w:hAnsi="Arial" w:cs="Arial"/>
        </w:rPr>
        <w:t>ed until it arrives at a disposal point suitably licensed to deal with it. On the occasions when it is necessary to dispose of non-recyclable waste that can not be re-used, we use licenced provider Recycling Lives Ltd (Licence CB/RN5412JA).</w:t>
      </w:r>
    </w:p>
    <w:p w:rsidR="00364887" w:rsidRDefault="001C6B1E">
      <w:pPr>
        <w:pStyle w:val="NoSpacing"/>
        <w:spacing w:after="160" w:line="254" w:lineRule="auto"/>
      </w:pPr>
      <w:r>
        <w:rPr>
          <w:noProof/>
        </w:rPr>
        <w:drawing>
          <wp:anchor distT="0" distB="0" distL="114300" distR="114300" simplePos="0" relativeHeight="251670528" behindDoc="0" locked="0" layoutInCell="1" allowOverlap="1">
            <wp:simplePos x="0" y="0"/>
            <wp:positionH relativeFrom="column">
              <wp:posOffset>-184781</wp:posOffset>
            </wp:positionH>
            <wp:positionV relativeFrom="paragraph">
              <wp:posOffset>332100</wp:posOffset>
            </wp:positionV>
            <wp:extent cx="2174872" cy="1510661"/>
            <wp:effectExtent l="0" t="0" r="0" b="0"/>
            <wp:wrapSquare wrapText="bothSides"/>
            <wp:docPr id="10"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l="9499" r="9499"/>
                    <a:stretch>
                      <a:fillRect/>
                    </a:stretch>
                  </pic:blipFill>
                  <pic:spPr>
                    <a:xfrm>
                      <a:off x="0" y="0"/>
                      <a:ext cx="2174872" cy="1510661"/>
                    </a:xfrm>
                    <a:prstGeom prst="rect">
                      <a:avLst/>
                    </a:prstGeom>
                    <a:noFill/>
                    <a:ln>
                      <a:noFill/>
                      <a:prstDash/>
                    </a:ln>
                  </pic:spPr>
                </pic:pic>
              </a:graphicData>
            </a:graphic>
          </wp:anchor>
        </w:drawing>
      </w:r>
      <w:r>
        <w:rPr>
          <w:noProof/>
        </w:rPr>
        <w:drawing>
          <wp:anchor distT="0" distB="0" distL="114300" distR="114300" simplePos="0" relativeHeight="251671552" behindDoc="0" locked="0" layoutInCell="1" allowOverlap="1">
            <wp:simplePos x="0" y="0"/>
            <wp:positionH relativeFrom="column">
              <wp:posOffset>-186052</wp:posOffset>
            </wp:positionH>
            <wp:positionV relativeFrom="paragraph">
              <wp:posOffset>1936113</wp:posOffset>
            </wp:positionV>
            <wp:extent cx="2174242" cy="1510031"/>
            <wp:effectExtent l="0" t="0" r="0" b="0"/>
            <wp:wrapSquare wrapText="bothSides"/>
            <wp:docPr id="11"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l="9499" r="9499"/>
                    <a:stretch>
                      <a:fillRect/>
                    </a:stretch>
                  </pic:blipFill>
                  <pic:spPr>
                    <a:xfrm>
                      <a:off x="0" y="0"/>
                      <a:ext cx="2174242" cy="1510031"/>
                    </a:xfrm>
                    <a:prstGeom prst="rect">
                      <a:avLst/>
                    </a:prstGeom>
                    <a:noFill/>
                    <a:ln>
                      <a:noFill/>
                      <a:prstDash/>
                    </a:ln>
                  </pic:spPr>
                </pic:pic>
              </a:graphicData>
            </a:graphic>
          </wp:anchor>
        </w:drawing>
      </w:r>
      <w:r>
        <w:rPr>
          <w:rFonts w:ascii="Arial" w:hAnsi="Arial" w:cs="Arial"/>
        </w:rPr>
        <w:t>Once any requ</w:t>
      </w:r>
      <w:r>
        <w:rPr>
          <w:rFonts w:ascii="Arial" w:hAnsi="Arial" w:cs="Arial"/>
        </w:rPr>
        <w:t xml:space="preserve">ired graphics have been approved, we will arrange for them to be printed and quality check them once in receipt. At the same time, the production team will book out and prep the stand frame components and any additional items for the stand e.g. furniture, </w:t>
      </w:r>
      <w:r>
        <w:rPr>
          <w:rFonts w:ascii="Arial" w:hAnsi="Arial" w:cs="Arial"/>
        </w:rPr>
        <w:t>AV etc. At the end of this document we have provided an example timeline planner showing the types of activities that will take place following the notification of an exhibition requirement. The project manager will provide an updated planner following eac</w:t>
      </w:r>
      <w:r>
        <w:rPr>
          <w:rFonts w:ascii="Arial" w:hAnsi="Arial" w:cs="Arial"/>
        </w:rPr>
        <w:t>h teleconference or planning meeting and will add detail from the exhibitor manual including deadlines for receipt of orders for stand services, the CDM plan, and health and safety documentation (RAMS).</w:t>
      </w:r>
    </w:p>
    <w:p w:rsidR="00364887" w:rsidRDefault="001C6B1E">
      <w:pPr>
        <w:pStyle w:val="NoSpacing"/>
        <w:spacing w:after="160" w:line="254" w:lineRule="auto"/>
        <w:rPr>
          <w:rFonts w:ascii="Arial" w:hAnsi="Arial" w:cs="Arial"/>
          <w:b/>
          <w:bCs/>
        </w:rPr>
      </w:pPr>
      <w:r>
        <w:rPr>
          <w:rFonts w:ascii="Arial" w:hAnsi="Arial" w:cs="Arial"/>
          <w:b/>
          <w:bCs/>
        </w:rPr>
        <w:t>Transport, build and storage of exhibition stands for</w:t>
      </w:r>
      <w:r>
        <w:rPr>
          <w:rFonts w:ascii="Arial" w:hAnsi="Arial" w:cs="Arial"/>
          <w:b/>
          <w:bCs/>
        </w:rPr>
        <w:t xml:space="preserve"> multiple events </w:t>
      </w:r>
    </w:p>
    <w:p w:rsidR="00364887" w:rsidRDefault="001C6B1E">
      <w:pPr>
        <w:pStyle w:val="NoSpacing"/>
        <w:spacing w:after="160" w:line="254" w:lineRule="auto"/>
        <w:rPr>
          <w:rFonts w:ascii="Arial" w:hAnsi="Arial" w:cs="Arial"/>
        </w:rPr>
      </w:pPr>
      <w:r>
        <w:rPr>
          <w:rFonts w:ascii="Arial" w:hAnsi="Arial" w:cs="Arial"/>
        </w:rPr>
        <w:t>We operate from a single site comprising a 10,000 sq ft warehouse with double roller shutter doors and a 6,000 sq ft office and stores. The warehouse unit is dedicated to the storage of exhibition materials and event equipment and as such</w:t>
      </w:r>
      <w:r>
        <w:rPr>
          <w:rFonts w:ascii="Arial" w:hAnsi="Arial" w:cs="Arial"/>
        </w:rPr>
        <w:t xml:space="preserve"> is a safe, temperature regulated, dry environment. We have forklift facilities at our warehouse which is accessible 24/7. There is a large service yard for delivery vehicles, couriers and our own vehicles. </w:t>
      </w:r>
    </w:p>
    <w:p w:rsidR="00364887" w:rsidRDefault="001C6B1E">
      <w:pPr>
        <w:pStyle w:val="NoSpacing"/>
        <w:spacing w:after="160" w:line="254" w:lineRule="auto"/>
        <w:rPr>
          <w:rFonts w:ascii="Arial" w:hAnsi="Arial" w:cs="Arial"/>
        </w:rPr>
      </w:pPr>
      <w:r>
        <w:rPr>
          <w:rFonts w:ascii="Arial" w:hAnsi="Arial" w:cs="Arial"/>
        </w:rPr>
        <w:t>In order to keep a record of all the inventory w</w:t>
      </w:r>
      <w:r>
        <w:rPr>
          <w:rFonts w:ascii="Arial" w:hAnsi="Arial" w:cs="Arial"/>
        </w:rPr>
        <w:t xml:space="preserve">e use a system called Current which allows us to track, locate and book out inventory that we store in our warehouse. Each item is tagged, photographed and checked before being stored. Before any item goes out on a job it is scanned and the system updates </w:t>
      </w:r>
      <w:r>
        <w:rPr>
          <w:rFonts w:ascii="Arial" w:hAnsi="Arial" w:cs="Arial"/>
        </w:rPr>
        <w:t xml:space="preserve">to say that it has been taken out on a job and the date it is due back in the office. Once the item returns, it is scanned back in and its condition checked and logged on the system. </w:t>
      </w:r>
    </w:p>
    <w:p w:rsidR="00364887" w:rsidRDefault="001C6B1E">
      <w:pPr>
        <w:pStyle w:val="NoSpacing"/>
        <w:spacing w:after="160" w:line="254" w:lineRule="auto"/>
        <w:rPr>
          <w:rFonts w:ascii="Arial" w:hAnsi="Arial" w:cs="Arial"/>
        </w:rPr>
      </w:pPr>
      <w:r>
        <w:rPr>
          <w:rFonts w:ascii="Arial" w:hAnsi="Arial" w:cs="Arial"/>
        </w:rPr>
        <w:t>We maintain a fleet of vehicles, allowing a cost-effective means of tran</w:t>
      </w:r>
      <w:r>
        <w:rPr>
          <w:rFonts w:ascii="Arial" w:hAnsi="Arial" w:cs="Arial"/>
        </w:rPr>
        <w:t>sportation of exhibition items for CCS. These are driven by members of our logistics and production team, who can then double up on site as part of the exhibition stand build team for smaller jobs. Stand builds are overseen by the dedicated project manager</w:t>
      </w:r>
      <w:r>
        <w:rPr>
          <w:rFonts w:ascii="Arial" w:hAnsi="Arial" w:cs="Arial"/>
        </w:rPr>
        <w:t xml:space="preserve"> and carried out by our own staff. For some larger stands we may employ additional “local crew” to assist with the build and de-rig. All of our exhibition build crew are experienced working with a large variety of modular stand systems. </w:t>
      </w:r>
    </w:p>
    <w:p w:rsidR="00364887" w:rsidRDefault="001C6B1E">
      <w:pPr>
        <w:pStyle w:val="NoSpacing"/>
        <w:spacing w:after="160" w:line="254" w:lineRule="auto"/>
        <w:rPr>
          <w:rFonts w:ascii="Arial" w:hAnsi="Arial" w:cs="Arial"/>
        </w:rPr>
      </w:pPr>
      <w:r>
        <w:rPr>
          <w:rFonts w:ascii="Arial" w:hAnsi="Arial" w:cs="Arial"/>
        </w:rPr>
        <w:t>Our site tasks wil</w:t>
      </w:r>
      <w:r>
        <w:rPr>
          <w:rFonts w:ascii="Arial" w:hAnsi="Arial" w:cs="Arial"/>
        </w:rPr>
        <w:t>l include: ensuring the smooth running of the exhibition, actively supporting CCS, guaranteeing that the exhibits meet all health and safety standards, ensuring all displays and exhibits are fully functional and clean, set up and dismantling on time and wi</w:t>
      </w:r>
      <w:r>
        <w:rPr>
          <w:rFonts w:ascii="Arial" w:hAnsi="Arial" w:cs="Arial"/>
        </w:rPr>
        <w:t>thout disruption to the venue or other exhibitors, technical support to maintain lighting, electrics, furniture and general features of the stand.</w:t>
      </w:r>
    </w:p>
    <w:p w:rsidR="00364887" w:rsidRDefault="001C6B1E">
      <w:pPr>
        <w:pStyle w:val="NoSpacing"/>
        <w:spacing w:after="160" w:line="254" w:lineRule="auto"/>
        <w:rPr>
          <w:rFonts w:ascii="Arial" w:hAnsi="Arial" w:cs="Arial"/>
        </w:rPr>
      </w:pPr>
      <w:r>
        <w:rPr>
          <w:rFonts w:ascii="Arial" w:hAnsi="Arial" w:cs="Arial"/>
        </w:rPr>
        <w:t>As mentioned in our delivery team section (and associated organogram), we have assigned a team with enough br</w:t>
      </w:r>
      <w:r>
        <w:rPr>
          <w:rFonts w:ascii="Arial" w:hAnsi="Arial" w:cs="Arial"/>
        </w:rPr>
        <w:t>eadth and depth to allow us to deliver multiple simultaneous running exhibitions, with your account manager having an oversight of all live projects.</w:t>
      </w:r>
    </w:p>
    <w:p w:rsidR="00364887" w:rsidRDefault="001C6B1E">
      <w:pPr>
        <w:pStyle w:val="NoSpacing"/>
        <w:spacing w:after="160" w:line="254" w:lineRule="auto"/>
        <w:rPr>
          <w:rFonts w:ascii="Arial" w:hAnsi="Arial" w:cs="Arial"/>
          <w:b/>
          <w:bCs/>
        </w:rPr>
      </w:pPr>
      <w:r>
        <w:rPr>
          <w:rFonts w:ascii="Arial" w:hAnsi="Arial" w:cs="Arial"/>
          <w:b/>
          <w:bCs/>
        </w:rPr>
        <w:t>Provision of a self-service portal for events equipment delivery and collection</w:t>
      </w:r>
    </w:p>
    <w:p w:rsidR="00364887" w:rsidRDefault="001C6B1E">
      <w:pPr>
        <w:pStyle w:val="NoSpacing"/>
        <w:spacing w:after="160" w:line="254" w:lineRule="auto"/>
        <w:rPr>
          <w:rFonts w:ascii="Arial" w:hAnsi="Arial" w:cs="Arial"/>
        </w:rPr>
      </w:pPr>
      <w:r>
        <w:rPr>
          <w:rFonts w:ascii="Arial" w:hAnsi="Arial" w:cs="Arial"/>
        </w:rPr>
        <w:t>OneTwo has developed onlin</w:t>
      </w:r>
      <w:r>
        <w:rPr>
          <w:rFonts w:ascii="Arial" w:hAnsi="Arial" w:cs="Arial"/>
        </w:rPr>
        <w:t>e self-service stock portals for other clients, including Innovate UK, linking directly to our stock management system Current to facilitate multiple concurrent orders nationwide for their extensive stock of modular stands and exhibition assets and collato</w:t>
      </w:r>
      <w:r>
        <w:rPr>
          <w:rFonts w:ascii="Arial" w:hAnsi="Arial" w:cs="Arial"/>
        </w:rPr>
        <w:t xml:space="preserve">ral. </w:t>
      </w:r>
    </w:p>
    <w:p w:rsidR="00364887" w:rsidRDefault="001C6B1E">
      <w:pPr>
        <w:pStyle w:val="NoSpacing"/>
        <w:spacing w:after="160" w:line="254" w:lineRule="auto"/>
        <w:rPr>
          <w:rFonts w:ascii="Arial" w:hAnsi="Arial" w:cs="Arial"/>
        </w:rPr>
      </w:pPr>
      <w:r>
        <w:rPr>
          <w:rFonts w:ascii="Arial" w:hAnsi="Arial" w:cs="Arial"/>
        </w:rPr>
        <w:t>Whilst a self-service portal for stock and equipment delivery and collection may seem desirable, at present, and from the information provided in the ITT specfication, we believe the volume of work and your requirements for events and exhibition serv</w:t>
      </w:r>
      <w:r>
        <w:rPr>
          <w:rFonts w:ascii="Arial" w:hAnsi="Arial" w:cs="Arial"/>
        </w:rPr>
        <w:t>ices do not warrant such an investment. The costs to provision such a system for CCS would exceed the benefits realised during the term of the contract.</w:t>
      </w:r>
    </w:p>
    <w:p w:rsidR="00364887" w:rsidRDefault="001C6B1E">
      <w:pPr>
        <w:pStyle w:val="NoSpacing"/>
        <w:spacing w:after="160" w:line="254" w:lineRule="auto"/>
        <w:rPr>
          <w:rFonts w:ascii="Arial" w:hAnsi="Arial" w:cs="Arial"/>
        </w:rPr>
      </w:pPr>
      <w:r>
        <w:rPr>
          <w:rFonts w:ascii="Arial" w:hAnsi="Arial" w:cs="Arial"/>
        </w:rPr>
        <w:t>As an alternative, our recommendation to provide the best value and quality of service is that a simple</w:t>
      </w:r>
      <w:r>
        <w:rPr>
          <w:rFonts w:ascii="Arial" w:hAnsi="Arial" w:cs="Arial"/>
        </w:rPr>
        <w:t xml:space="preserve"> electronic order form hosted online will allow your policy teams and event organisers to make requests for stock and/or equipment with us. Whilst this will involve a level of intervention and follow up from our project and production managers, we believe </w:t>
      </w:r>
      <w:r>
        <w:rPr>
          <w:rFonts w:ascii="Arial" w:hAnsi="Arial" w:cs="Arial"/>
        </w:rPr>
        <w:t>this is a good thing. It will allow our events professionals to make contact with your teams, to understand their requirements and possibly make alternative suggestions for equipment, such as alternative size screens, or Microsoft Surface Pros instead of i</w:t>
      </w:r>
      <w:r>
        <w:rPr>
          <w:rFonts w:ascii="Arial" w:hAnsi="Arial" w:cs="Arial"/>
        </w:rPr>
        <w:t>Pads, if we feel they would be better suited to the job. Our account manager will be happy to discuss this in greater detail with you upon appointment, and talk you through all of the options available.</w:t>
      </w:r>
    </w:p>
    <w:p w:rsidR="00364887" w:rsidRDefault="00364887">
      <w:pPr>
        <w:pStyle w:val="NoSpacing"/>
        <w:spacing w:after="160" w:line="254" w:lineRule="auto"/>
        <w:rPr>
          <w:rFonts w:ascii="Arial" w:hAnsi="Arial" w:cs="Arial"/>
        </w:rPr>
      </w:pPr>
    </w:p>
    <w:p w:rsidR="00364887" w:rsidRDefault="001C6B1E">
      <w:pPr>
        <w:pStyle w:val="NoSpacing"/>
        <w:spacing w:after="160" w:line="254" w:lineRule="auto"/>
        <w:jc w:val="right"/>
      </w:pPr>
      <w:r>
        <w:rPr>
          <w:noProof/>
        </w:rPr>
        <w:drawing>
          <wp:anchor distT="0" distB="0" distL="114300" distR="114300" simplePos="0" relativeHeight="251672576" behindDoc="0" locked="0" layoutInCell="1" allowOverlap="1">
            <wp:simplePos x="0" y="0"/>
            <wp:positionH relativeFrom="margin">
              <wp:align>center</wp:align>
            </wp:positionH>
            <wp:positionV relativeFrom="margin">
              <wp:posOffset>1460497</wp:posOffset>
            </wp:positionV>
            <wp:extent cx="7238362" cy="3878583"/>
            <wp:effectExtent l="0" t="0" r="638" b="7617"/>
            <wp:wrapSquare wrapText="bothSides"/>
            <wp:docPr id="12" name="Picture 6" descr="A screenshot of a video g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rcRect/>
                    <a:stretch>
                      <a:fillRect/>
                    </a:stretch>
                  </pic:blipFill>
                  <pic:spPr>
                    <a:xfrm>
                      <a:off x="0" y="0"/>
                      <a:ext cx="7238362" cy="3878583"/>
                    </a:xfrm>
                    <a:prstGeom prst="rect">
                      <a:avLst/>
                    </a:prstGeom>
                    <a:noFill/>
                    <a:ln>
                      <a:noFill/>
                      <a:prstDash/>
                    </a:ln>
                  </pic:spPr>
                </pic:pic>
              </a:graphicData>
            </a:graphic>
          </wp:anchor>
        </w:drawing>
      </w:r>
      <w:r>
        <w:rPr>
          <w:rFonts w:ascii="Arial" w:hAnsi="Arial" w:cs="Arial"/>
          <w:b/>
          <w:bCs/>
          <w:i/>
          <w:iCs/>
        </w:rPr>
        <w:t xml:space="preserve">Example project plan for large external event with </w:t>
      </w:r>
      <w:r>
        <w:rPr>
          <w:rFonts w:ascii="Arial" w:hAnsi="Arial" w:cs="Arial"/>
          <w:b/>
          <w:bCs/>
          <w:i/>
          <w:iCs/>
        </w:rPr>
        <w:t>8 weeks lead time:</w:t>
      </w:r>
    </w:p>
    <w:p w:rsidR="00364887" w:rsidRDefault="00364887">
      <w:pPr>
        <w:pageBreakBefore/>
        <w:suppressAutoHyphens w:val="0"/>
      </w:pPr>
    </w:p>
    <w:p w:rsidR="00364887" w:rsidRDefault="00364887">
      <w:pPr>
        <w:pStyle w:val="NoSpacing"/>
        <w:spacing w:after="160" w:line="254" w:lineRule="auto"/>
        <w:jc w:val="right"/>
        <w:rPr>
          <w:rFonts w:ascii="Arial" w:hAnsi="Arial" w:cs="Arial"/>
          <w:b/>
          <w:bCs/>
          <w:i/>
          <w:iCs/>
        </w:rPr>
      </w:pPr>
    </w:p>
    <w:p w:rsidR="00364887" w:rsidRDefault="00364887"/>
    <w:p w:rsidR="00364887" w:rsidRDefault="00364887"/>
    <w:p w:rsidR="00364887" w:rsidRDefault="001C6B1E">
      <w:r>
        <w:rPr>
          <w:b/>
          <w:noProof/>
        </w:rPr>
        <w:drawing>
          <wp:anchor distT="0" distB="0" distL="114300" distR="114300" simplePos="0" relativeHeight="251674624" behindDoc="0" locked="0" layoutInCell="1" allowOverlap="1">
            <wp:simplePos x="0" y="0"/>
            <wp:positionH relativeFrom="page">
              <wp:posOffset>4949190</wp:posOffset>
            </wp:positionH>
            <wp:positionV relativeFrom="paragraph">
              <wp:posOffset>1675766</wp:posOffset>
            </wp:positionV>
            <wp:extent cx="2301873" cy="7512682"/>
            <wp:effectExtent l="0" t="0" r="3177" b="0"/>
            <wp:wrapSquare wrapText="bothSides"/>
            <wp:docPr id="13"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l="-2793" r="-1"/>
                    <a:stretch>
                      <a:fillRect/>
                    </a:stretch>
                  </pic:blipFill>
                  <pic:spPr>
                    <a:xfrm>
                      <a:off x="0" y="0"/>
                      <a:ext cx="2301873" cy="7512682"/>
                    </a:xfrm>
                    <a:prstGeom prst="rect">
                      <a:avLst/>
                    </a:prstGeom>
                    <a:noFill/>
                    <a:ln>
                      <a:noFill/>
                      <a:prstDash/>
                    </a:ln>
                  </pic:spPr>
                </pic:pic>
              </a:graphicData>
            </a:graphic>
          </wp:anchor>
        </w:drawing>
      </w:r>
      <w:r>
        <w:rPr>
          <w:b/>
        </w:rPr>
        <w:t>6.2 Account Management</w:t>
      </w:r>
    </w:p>
    <w:p w:rsidR="00364887" w:rsidRDefault="001C6B1E">
      <w:r>
        <w:t>We relish dynamic, collaborative partnerships with our clients, working as an extension to their team. We have enjoyed working with CCS since August 2020 and have continued to build a close and effective worki</w:t>
      </w:r>
      <w:r>
        <w:t>ng relationship with both your events and communications teams. With a detailed understanding of your events programmes and teams, we hope to build on these relationships further. For this contract, we propose an account team that you already know well. Yo</w:t>
      </w:r>
      <w:r>
        <w:t>ur account manager and main contact will continue to be Andy Ray, supported by a strong project management team; with a primary, secondary, and trainee project manager, all of whom are familiar to CCS, offering resilience and consistency. This comprehensiv</w:t>
      </w:r>
      <w:r>
        <w:t>e management team allows for multiple projects of varying sizes to be delivered simultaneously. With Andy as the central point of contact, regular and clear communication procedures across all delivery teams ensures stability from project start to finish r</w:t>
      </w:r>
      <w:r>
        <w:t>egardless of the complexity.</w:t>
      </w:r>
    </w:p>
    <w:p w:rsidR="00364887" w:rsidRDefault="001C6B1E">
      <w:r>
        <w:t>Your dedicated and experienced project management team is complemented with a highly skilled supporting delivery team for this framework, allowing Andy to choose the most suitable team for the job including production managers,</w:t>
      </w:r>
      <w:r>
        <w:t xml:space="preserve"> logistics support, creative designers, stand build specialists, and technical crew. This breadth of resource allows us to scale up or down our approach as required and offer the best value based upon your event briefs.</w:t>
      </w:r>
    </w:p>
    <w:p w:rsidR="00364887" w:rsidRDefault="001C6B1E">
      <w:r>
        <w:t xml:space="preserve">Upon receipt of each brief, Andy </w:t>
      </w:r>
      <w:r>
        <w:t>will assess the project requirements and acknowledge receipt. The project management team will submit any clarification questions we have to enable us to respond with an appropriate proposal and quotation. The assigned project manager will then proceed del</w:t>
      </w:r>
      <w:r>
        <w:t xml:space="preserve">egating individual tasks as necessary to appropriate delivery team members. </w:t>
      </w:r>
    </w:p>
    <w:p w:rsidR="00364887" w:rsidRDefault="001C6B1E">
      <w:r>
        <w:t xml:space="preserve">OneTwo use a mix of tried and tested project management techniques. Our project management team is trained in PRINCE2 and Agile methodologies, and work to recognised disciplines, </w:t>
      </w:r>
      <w:r>
        <w:t>constantly performing at a professional level throughout the contract. During the delivery phases, while PRINCE2 provides the robust framework and level of documentation and reporting often required by our clients and the venues/organisers, Agile allows us</w:t>
      </w:r>
      <w:r>
        <w:t xml:space="preserve"> to be creative and dynamic in our approach and responsive to changes in the specification. </w:t>
      </w:r>
    </w:p>
    <w:p w:rsidR="00364887" w:rsidRDefault="001C6B1E">
      <w:r>
        <w:t>To support this approach internally, we use an online project management tool, Teamwork. This tool allows us to create a project management plan prioritised with k</w:t>
      </w:r>
      <w:r>
        <w:t>ey milestones and dependencies, enabling everyone on the project to see where risks/bottlenecks of deliverables lie. Throughout the current framework we have integrated our workflow with CCS’s preferred project management platform, monday.com, linking dire</w:t>
      </w:r>
      <w:r>
        <w:t>ctly with the CCS event teams on various external and internal projects. This joined up approach has worked incredibly well, to be continued throughout the new framework.</w:t>
      </w:r>
    </w:p>
    <w:p w:rsidR="00364887" w:rsidRDefault="001C6B1E">
      <w:r>
        <w:t>To ensure expectations are met throughout, we follow a simple 8 step process during t</w:t>
      </w:r>
      <w:r>
        <w:t>he planning and delivery phases, allowing timely reviews and approval to meet key milestones, as shown on the flow chart here. In all proposals we will remain open to adjusting and adapting solutions to suit your requirements or changes in scope, using Agi</w:t>
      </w:r>
      <w:r>
        <w:t>le project methodology.</w:t>
      </w:r>
    </w:p>
    <w:p w:rsidR="00364887" w:rsidRDefault="001C6B1E">
      <w:r>
        <w:t>We have a dedicated telephone and email contact point for the CCS account to be answered by the account team. For out of hours support, we have provided mobile numbers for key team members.</w:t>
      </w:r>
    </w:p>
    <w:p w:rsidR="00364887" w:rsidRDefault="001C6B1E">
      <w:r>
        <w:rPr>
          <w:noProof/>
        </w:rPr>
        <w:drawing>
          <wp:anchor distT="0" distB="0" distL="114300" distR="114300" simplePos="0" relativeHeight="251675648" behindDoc="0" locked="0" layoutInCell="1" allowOverlap="1">
            <wp:simplePos x="0" y="0"/>
            <wp:positionH relativeFrom="column">
              <wp:posOffset>3832222</wp:posOffset>
            </wp:positionH>
            <wp:positionV relativeFrom="page">
              <wp:posOffset>1264286</wp:posOffset>
            </wp:positionV>
            <wp:extent cx="3124797" cy="3117601"/>
            <wp:effectExtent l="0" t="0" r="0" b="6599"/>
            <wp:wrapTight wrapText="bothSides">
              <wp:wrapPolygon edited="0">
                <wp:start x="8956" y="0"/>
                <wp:lineTo x="7244" y="264"/>
                <wp:lineTo x="4083" y="1584"/>
                <wp:lineTo x="3688" y="2508"/>
                <wp:lineTo x="2107" y="4224"/>
                <wp:lineTo x="790" y="6336"/>
                <wp:lineTo x="0" y="9372"/>
                <wp:lineTo x="0" y="10560"/>
                <wp:lineTo x="132" y="12672"/>
                <wp:lineTo x="790" y="14784"/>
                <wp:lineTo x="1844" y="16896"/>
                <wp:lineTo x="1976" y="17292"/>
                <wp:lineTo x="3556" y="19008"/>
                <wp:lineTo x="7507" y="21120"/>
                <wp:lineTo x="8166" y="21252"/>
                <wp:lineTo x="10668" y="21516"/>
                <wp:lineTo x="11722" y="21516"/>
                <wp:lineTo x="12776" y="21516"/>
                <wp:lineTo x="14224" y="21120"/>
                <wp:lineTo x="17780" y="19272"/>
                <wp:lineTo x="17780" y="19008"/>
                <wp:lineTo x="18571" y="18480"/>
                <wp:lineTo x="19493" y="17292"/>
                <wp:lineTo x="20020" y="16896"/>
                <wp:lineTo x="21073" y="15576"/>
                <wp:lineTo x="20941" y="14784"/>
                <wp:lineTo x="21468" y="12936"/>
                <wp:lineTo x="21468" y="8448"/>
                <wp:lineTo x="21337" y="6600"/>
                <wp:lineTo x="20941" y="6336"/>
                <wp:lineTo x="19756" y="4224"/>
                <wp:lineTo x="17649" y="2112"/>
                <wp:lineTo x="17780" y="1584"/>
                <wp:lineTo x="14224" y="0"/>
                <wp:lineTo x="12776" y="0"/>
                <wp:lineTo x="8956" y="0"/>
              </wp:wrapPolygon>
            </wp:wrapTight>
            <wp:docPr id="1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rcRect/>
                    <a:stretch>
                      <a:fillRect/>
                    </a:stretch>
                  </pic:blipFill>
                  <pic:spPr>
                    <a:xfrm>
                      <a:off x="0" y="0"/>
                      <a:ext cx="3124797" cy="3117601"/>
                    </a:xfrm>
                    <a:prstGeom prst="rect">
                      <a:avLst/>
                    </a:prstGeom>
                    <a:noFill/>
                    <a:ln>
                      <a:noFill/>
                      <a:prstDash/>
                    </a:ln>
                  </pic:spPr>
                </pic:pic>
              </a:graphicData>
            </a:graphic>
          </wp:anchor>
        </w:drawing>
      </w:r>
      <w:r>
        <w:rPr>
          <w:b/>
          <w:bCs/>
        </w:rPr>
        <w:t>Quality service</w:t>
      </w:r>
    </w:p>
    <w:p w:rsidR="00364887" w:rsidRDefault="001C6B1E">
      <w:r>
        <w:t>Our quality management pr</w:t>
      </w:r>
      <w:r>
        <w:t>ocesses are based on the 7 principles of ISO 9001 to ensure the products and services we deliver to our clients are of the highest quality and value for money. As a company, we foster a “quality starts with me” principle; that is everyone at OneTwo underst</w:t>
      </w:r>
      <w:r>
        <w:t>ands how their role contributes to the delivery of quality.</w:t>
      </w:r>
    </w:p>
    <w:p w:rsidR="00364887" w:rsidRDefault="001C6B1E">
      <w:pPr>
        <w:pStyle w:val="ListParagraph"/>
        <w:numPr>
          <w:ilvl w:val="0"/>
          <w:numId w:val="6"/>
        </w:numPr>
        <w:ind w:left="360" w:right="-29"/>
      </w:pPr>
      <w:r>
        <w:rPr>
          <w:b/>
        </w:rPr>
        <w:t>Customer focus:</w:t>
      </w:r>
      <w:r>
        <w:rPr>
          <w:bCs/>
        </w:rPr>
        <w:t xml:space="preserve"> understanding and meeting our clients’ needs and expectations is paramount. Our aim is to become an extension of the client’s team.</w:t>
      </w:r>
    </w:p>
    <w:p w:rsidR="00364887" w:rsidRDefault="001C6B1E">
      <w:pPr>
        <w:pStyle w:val="ListParagraph"/>
        <w:numPr>
          <w:ilvl w:val="0"/>
          <w:numId w:val="6"/>
        </w:numPr>
        <w:ind w:left="360" w:right="-29"/>
      </w:pPr>
      <w:r>
        <w:rPr>
          <w:b/>
        </w:rPr>
        <w:t>Leadership:</w:t>
      </w:r>
      <w:r>
        <w:rPr>
          <w:bCs/>
        </w:rPr>
        <w:t xml:space="preserve"> strong leadership sets the tone for </w:t>
      </w:r>
      <w:r>
        <w:rPr>
          <w:bCs/>
        </w:rPr>
        <w:t>OneTwo’s organisational commitment to quality.</w:t>
      </w:r>
    </w:p>
    <w:p w:rsidR="00364887" w:rsidRDefault="001C6B1E">
      <w:pPr>
        <w:pStyle w:val="ListParagraph"/>
        <w:numPr>
          <w:ilvl w:val="0"/>
          <w:numId w:val="6"/>
        </w:numPr>
        <w:ind w:left="360" w:right="-29"/>
      </w:pPr>
      <w:r>
        <w:rPr>
          <w:b/>
        </w:rPr>
        <w:t>Engagement of people</w:t>
      </w:r>
      <w:r>
        <w:rPr>
          <w:bCs/>
        </w:rPr>
        <w:t>: our staff, suppliers, and stakeholders at all levels are valuable contributors to quality.</w:t>
      </w:r>
    </w:p>
    <w:p w:rsidR="00364887" w:rsidRDefault="001C6B1E">
      <w:pPr>
        <w:pStyle w:val="ListParagraph"/>
        <w:numPr>
          <w:ilvl w:val="0"/>
          <w:numId w:val="6"/>
        </w:numPr>
        <w:ind w:left="360" w:right="-29"/>
      </w:pPr>
      <w:r>
        <w:rPr>
          <w:b/>
        </w:rPr>
        <w:t>Process approach</w:t>
      </w:r>
      <w:r>
        <w:rPr>
          <w:bCs/>
        </w:rPr>
        <w:t>: effective management involves identifying, understanding, and managing interre</w:t>
      </w:r>
      <w:r>
        <w:rPr>
          <w:bCs/>
        </w:rPr>
        <w:t>lated processes that transform inputs into outputs.</w:t>
      </w:r>
    </w:p>
    <w:p w:rsidR="00364887" w:rsidRDefault="001C6B1E">
      <w:pPr>
        <w:pStyle w:val="ListParagraph"/>
        <w:numPr>
          <w:ilvl w:val="0"/>
          <w:numId w:val="6"/>
        </w:numPr>
        <w:ind w:left="360" w:right="-29"/>
      </w:pPr>
      <w:r>
        <w:rPr>
          <w:b/>
        </w:rPr>
        <w:t>Improvement:</w:t>
      </w:r>
      <w:r>
        <w:rPr>
          <w:bCs/>
        </w:rPr>
        <w:t xml:space="preserve"> continuously striving for improvement is essential for long-term success. We actively seek opportunities to learn, adapt, and enhance existing processes and systems.</w:t>
      </w:r>
    </w:p>
    <w:p w:rsidR="00364887" w:rsidRDefault="001C6B1E">
      <w:pPr>
        <w:pStyle w:val="ListParagraph"/>
        <w:numPr>
          <w:ilvl w:val="0"/>
          <w:numId w:val="6"/>
        </w:numPr>
        <w:ind w:left="360" w:right="-29"/>
      </w:pPr>
      <w:r>
        <w:rPr>
          <w:b/>
        </w:rPr>
        <w:t>Evidence-based decision m</w:t>
      </w:r>
      <w:r>
        <w:rPr>
          <w:b/>
        </w:rPr>
        <w:t>aking</w:t>
      </w:r>
      <w:r>
        <w:rPr>
          <w:bCs/>
        </w:rPr>
        <w:t>: quality decisions should be based on relevant and reliable data, not just intuition or guesswork.</w:t>
      </w:r>
    </w:p>
    <w:p w:rsidR="00364887" w:rsidRDefault="001C6B1E">
      <w:pPr>
        <w:pStyle w:val="ListParagraph"/>
        <w:numPr>
          <w:ilvl w:val="0"/>
          <w:numId w:val="6"/>
        </w:numPr>
        <w:ind w:left="360" w:right="-29"/>
      </w:pPr>
      <w:r>
        <w:rPr>
          <w:b/>
        </w:rPr>
        <w:t>Relationship management</w:t>
      </w:r>
      <w:r>
        <w:rPr>
          <w:bCs/>
        </w:rPr>
        <w:t>: mutually beneficial relationships with suppliers and partners contribute to overall quality performance.</w:t>
      </w:r>
    </w:p>
    <w:p w:rsidR="00364887" w:rsidRDefault="001C6B1E">
      <w:pPr>
        <w:rPr>
          <w:b/>
          <w:bCs/>
        </w:rPr>
      </w:pPr>
      <w:r>
        <w:rPr>
          <w:b/>
          <w:bCs/>
        </w:rPr>
        <w:t>Escalation process</w:t>
      </w:r>
    </w:p>
    <w:p w:rsidR="00364887" w:rsidRDefault="001C6B1E">
      <w:r>
        <w:t>On</w:t>
      </w:r>
      <w:r>
        <w:t>eTwo has always been committed to a positive policy towards complaints, aiming to be proactive rather than reactive. Complaints are not seen as negative but a process which allows us to improve our customer service and fine-tune our procedures.</w:t>
      </w:r>
    </w:p>
    <w:p w:rsidR="00364887" w:rsidRDefault="001C6B1E">
      <w:r>
        <w:t>When a clie</w:t>
      </w:r>
      <w:r>
        <w:t>nt has a complaint about a specific incident or service level we hope that our relationship with that client is such that this will be raised verbally with the project manager. However, should a client feel the need to escalate their complaint, they should</w:t>
      </w:r>
      <w:r>
        <w:t xml:space="preserve"> contact the account/project director assigned to look after contractual matters. For CCS this is Joint MD, Tim Lowell.</w:t>
      </w:r>
    </w:p>
    <w:p w:rsidR="00364887" w:rsidRDefault="001C6B1E">
      <w:r>
        <w:t>Whenever possible a response will be given immediately with actions outlined on how we propose to remedy the situation. Where a complain</w:t>
      </w:r>
      <w:r>
        <w:t>t is more complex, and where the matter is purely a OneTwo issue, we undertake to come back to the client within 3 working days. Where subcontractors such as venues, caters etc are involved, we undertake to come back to the client within 5 working days.</w:t>
      </w:r>
    </w:p>
    <w:p w:rsidR="00364887" w:rsidRDefault="001C6B1E">
      <w:pPr>
        <w:rPr>
          <w:b/>
          <w:bCs/>
        </w:rPr>
      </w:pPr>
      <w:r>
        <w:rPr>
          <w:b/>
          <w:bCs/>
        </w:rPr>
        <w:t>Va</w:t>
      </w:r>
      <w:r>
        <w:rPr>
          <w:b/>
          <w:bCs/>
        </w:rPr>
        <w:t>lue for money</w:t>
      </w:r>
    </w:p>
    <w:p w:rsidR="00364887" w:rsidRDefault="001C6B1E">
      <w:r>
        <w:t>As a full-service event production agency, OneTwo can deliver comprehensive AV production, film, creative design, exhibition design, production and installation, and event management services from our in-house resources. This one-stop shop ap</w:t>
      </w:r>
      <w:r>
        <w:t>proach benefits our clients greatly through our ability to offer them advice and guidance from specialists working in all key areas of event production, alongside the significant cost savings you would expect. We are sure that CCS will also not underestima</w:t>
      </w:r>
      <w:r>
        <w:t>te the value of engaging with OneTwo as your incumbent supplier. We will need less time to mobilise CCS requirements per event. Our understanding of your brand and its application in designs, our appreciation of your internal and external audiences, and ou</w:t>
      </w:r>
      <w:r>
        <w:t>r teams ‘fit’ as your trusted supplier working with your internal and external event teams are all qualities that cannot be overlooked. However, we believe in the adage “you’re only as good as your last job”, and we never lose sight of this. We never becom</w:t>
      </w:r>
      <w:r>
        <w:t xml:space="preserve">e complacent, and we constantly strive to be better! </w:t>
      </w:r>
    </w:p>
    <w:p w:rsidR="00364887" w:rsidRDefault="001C6B1E">
      <w:r>
        <w:t>To ensure the highest level of service delivery and quality, and because CCS is one of our key accounts, your dedicated account management team will comprise of the following:</w:t>
      </w:r>
    </w:p>
    <w:p w:rsidR="00364887" w:rsidRDefault="001C6B1E">
      <w:r>
        <w:rPr>
          <w:noProof/>
        </w:rPr>
        <w:drawing>
          <wp:anchor distT="0" distB="0" distL="114300" distR="114300" simplePos="0" relativeHeight="251676672" behindDoc="0" locked="0" layoutInCell="1" allowOverlap="1">
            <wp:simplePos x="0" y="0"/>
            <wp:positionH relativeFrom="column">
              <wp:posOffset>-168249</wp:posOffset>
            </wp:positionH>
            <wp:positionV relativeFrom="paragraph">
              <wp:posOffset>4135428</wp:posOffset>
            </wp:positionV>
            <wp:extent cx="6873243" cy="4602476"/>
            <wp:effectExtent l="0" t="0" r="3807" b="7624"/>
            <wp:wrapSquare wrapText="bothSides"/>
            <wp:docPr id="15" name="Picture 3" descr="A group of people with pink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rcRect l="2256" t="795" r="1424" b="6028"/>
                    <a:stretch>
                      <a:fillRect/>
                    </a:stretch>
                  </pic:blipFill>
                  <pic:spPr>
                    <a:xfrm>
                      <a:off x="0" y="0"/>
                      <a:ext cx="6873243" cy="4602476"/>
                    </a:xfrm>
                    <a:prstGeom prst="rect">
                      <a:avLst/>
                    </a:prstGeom>
                    <a:noFill/>
                    <a:ln>
                      <a:noFill/>
                      <a:prstDash/>
                    </a:ln>
                  </pic:spPr>
                </pic:pic>
              </a:graphicData>
            </a:graphic>
          </wp:anchor>
        </w:drawing>
      </w:r>
      <w:r>
        <w:rPr>
          <w:noProof/>
        </w:rPr>
        <w:drawing>
          <wp:inline distT="0" distB="0" distL="0" distR="0">
            <wp:extent cx="6672870" cy="4066775"/>
            <wp:effectExtent l="0" t="0" r="0" b="0"/>
            <wp:docPr id="16" name="Picture 1" descr="A diagram of a company&#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rcRect l="6274" t="4531" r="3413" b="15957"/>
                    <a:stretch>
                      <a:fillRect/>
                    </a:stretch>
                  </pic:blipFill>
                  <pic:spPr>
                    <a:xfrm>
                      <a:off x="0" y="0"/>
                      <a:ext cx="6672870" cy="4066775"/>
                    </a:xfrm>
                    <a:prstGeom prst="rect">
                      <a:avLst/>
                    </a:prstGeom>
                    <a:noFill/>
                    <a:ln>
                      <a:noFill/>
                      <a:prstDash/>
                    </a:ln>
                  </pic:spPr>
                </pic:pic>
              </a:graphicData>
            </a:graphic>
          </wp:inline>
        </w:drawing>
      </w:r>
    </w:p>
    <w:p w:rsidR="00364887" w:rsidRDefault="001C6B1E">
      <w:pPr>
        <w:pStyle w:val="ListParagraph"/>
        <w:numPr>
          <w:ilvl w:val="1"/>
          <w:numId w:val="6"/>
        </w:numPr>
        <w:rPr>
          <w:b/>
          <w:bCs/>
          <w:i/>
          <w:iCs/>
        </w:rPr>
      </w:pPr>
      <w:r>
        <w:rPr>
          <w:b/>
          <w:bCs/>
          <w:i/>
          <w:iCs/>
        </w:rPr>
        <w:t>Risks</w:t>
      </w:r>
    </w:p>
    <w:p w:rsidR="00364887" w:rsidRDefault="001C6B1E">
      <w:r>
        <w:t xml:space="preserve">OneTwo takes the </w:t>
      </w:r>
      <w:r>
        <w:t xml:space="preserve">management of risks associated with event delivery very seriously. It’s common to think of risks as being solely the physical and environmental risks posed at an in-person event, but these are not the only risks CCS and its contractor will face. There are </w:t>
      </w:r>
      <w:r>
        <w:t>many to consider, including intangible risks affecting finance and performance that could lead to reputational damage for CCS.</w:t>
      </w:r>
    </w:p>
    <w:p w:rsidR="00364887" w:rsidRDefault="001C6B1E">
      <w:r>
        <w:t>OneTwo takes a pragmatic view of risks and their management using a commonly adopted approach, identifying the risk, assessing th</w:t>
      </w:r>
      <w:r>
        <w:t>e severity, its likelihood, and determining whether the risk can be removed or avoided, or the severity or likelihood lessened by introducing control measures to mitigate.</w:t>
      </w:r>
    </w:p>
    <w:p w:rsidR="00364887" w:rsidRDefault="001C6B1E">
      <w:r>
        <w:t>OneTwo’s online project management tool, Teamwork, allows the project manager to def</w:t>
      </w:r>
      <w:r>
        <w:t xml:space="preserve">ine and log project risks, and share them with CCS. Risks can be assigned to owners and tracked to determine whether any risk is still present – </w:t>
      </w:r>
      <w:r>
        <w:rPr>
          <w:i/>
          <w:iCs/>
        </w:rPr>
        <w:t>open</w:t>
      </w:r>
      <w:r>
        <w:t xml:space="preserve">, or if action has been taken or the likelihood has diminished to a point where the risk has gone – </w:t>
      </w:r>
      <w:r>
        <w:rPr>
          <w:i/>
          <w:iCs/>
        </w:rPr>
        <w:t>closed</w:t>
      </w:r>
      <w:r>
        <w:t>.</w:t>
      </w:r>
    </w:p>
    <w:p w:rsidR="00364887" w:rsidRDefault="001C6B1E">
      <w:r>
        <w:rPr>
          <w:noProof/>
        </w:rPr>
        <w:drawing>
          <wp:inline distT="0" distB="0" distL="0" distR="0">
            <wp:extent cx="6480809" cy="1562096"/>
            <wp:effectExtent l="19050" t="19050" r="15241" b="19054"/>
            <wp:docPr id="17" name="Picture 13"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80809" cy="1562096"/>
                    </a:xfrm>
                    <a:prstGeom prst="rect">
                      <a:avLst/>
                    </a:prstGeom>
                    <a:noFill/>
                    <a:ln w="3172">
                      <a:solidFill>
                        <a:srgbClr val="000000"/>
                      </a:solidFill>
                      <a:prstDash val="solid"/>
                    </a:ln>
                  </pic:spPr>
                </pic:pic>
              </a:graphicData>
            </a:graphic>
          </wp:inline>
        </w:drawing>
      </w:r>
      <w:r>
        <w:t xml:space="preserve"> </w:t>
      </w:r>
    </w:p>
    <w:p w:rsidR="00364887" w:rsidRDefault="001C6B1E">
      <w:pPr>
        <w:spacing w:after="0"/>
        <w:jc w:val="right"/>
        <w:rPr>
          <w:b/>
          <w:bCs/>
          <w:i/>
          <w:iCs/>
        </w:rPr>
      </w:pPr>
      <w:r>
        <w:rPr>
          <w:b/>
          <w:bCs/>
          <w:i/>
          <w:iCs/>
        </w:rPr>
        <w:t>Example Teamwork risk register which is linked to the project plan</w:t>
      </w:r>
    </w:p>
    <w:p w:rsidR="00364887" w:rsidRDefault="001C6B1E">
      <w:pPr>
        <w:jc w:val="right"/>
        <w:rPr>
          <w:b/>
          <w:bCs/>
          <w:i/>
          <w:iCs/>
        </w:rPr>
      </w:pPr>
      <w:r>
        <w:rPr>
          <w:b/>
          <w:bCs/>
          <w:i/>
          <w:iCs/>
        </w:rPr>
        <w:t>(see 6.1 for an example project plan)</w:t>
      </w:r>
    </w:p>
    <w:p w:rsidR="00364887" w:rsidRDefault="001C6B1E">
      <w:r>
        <w:t>We are privileged to be your incumbent supplier, therefore we have first hand knowledge of the types of shows and events CCS attends. We have compi</w:t>
      </w:r>
      <w:r>
        <w:t>led risk assessments and method statements on your behalf for all the shows you have attended. We are pleased to report that at no point during the last four years working with CCS, have we had need to log an accident or injury occurring during set up, del</w:t>
      </w:r>
      <w:r>
        <w:t>ivery and dismantle of stands at any small or large events on your behalf.</w:t>
      </w:r>
    </w:p>
    <w:p w:rsidR="00364887" w:rsidRDefault="001C6B1E">
      <w:r>
        <w:t>We feel that some of our clients, such as the Health and Safety Executive, Nuclear Waste Services, HS2, and Network Rail, are testament to the dependability of OneTwo in our safe ap</w:t>
      </w:r>
      <w:r>
        <w:t>proach to events.</w:t>
      </w:r>
    </w:p>
    <w:p w:rsidR="00364887" w:rsidRDefault="001C6B1E">
      <w:r>
        <w:t>We have examined the requirements of the specification and taken a broad view of the small and large external events, the regional and large employee events, and the digital development requirements for the app and online registration too</w:t>
      </w:r>
      <w:r>
        <w:t xml:space="preserve">l. Below we have provided examples of the type of risks and mitigating action that would take place during delivery of the different projects. The sample risk register below is a fraction of those posed in the delivery of even the smallest projects, it is </w:t>
      </w:r>
      <w:r>
        <w:t>not exhaustive.</w:t>
      </w:r>
    </w:p>
    <w:tbl>
      <w:tblPr>
        <w:tblW w:w="9743" w:type="dxa"/>
        <w:jc w:val="center"/>
        <w:tblLayout w:type="fixed"/>
        <w:tblCellMar>
          <w:left w:w="10" w:type="dxa"/>
          <w:right w:w="10" w:type="dxa"/>
        </w:tblCellMar>
        <w:tblLook w:val="04A0" w:firstRow="1" w:lastRow="0" w:firstColumn="1" w:lastColumn="0" w:noHBand="0" w:noVBand="1"/>
      </w:tblPr>
      <w:tblGrid>
        <w:gridCol w:w="2461"/>
        <w:gridCol w:w="1764"/>
        <w:gridCol w:w="23"/>
        <w:gridCol w:w="337"/>
        <w:gridCol w:w="360"/>
        <w:gridCol w:w="437"/>
        <w:gridCol w:w="13"/>
        <w:gridCol w:w="3247"/>
        <w:gridCol w:w="24"/>
        <w:gridCol w:w="363"/>
        <w:gridCol w:w="339"/>
        <w:gridCol w:w="375"/>
      </w:tblGrid>
      <w:tr w:rsidR="00364887">
        <w:tblPrEx>
          <w:tblCellMar>
            <w:top w:w="0" w:type="dxa"/>
            <w:bottom w:w="0" w:type="dxa"/>
          </w:tblCellMar>
        </w:tblPrEx>
        <w:trPr>
          <w:trHeight w:val="227"/>
          <w:jc w:val="center"/>
        </w:trPr>
        <w:tc>
          <w:tcPr>
            <w:tcW w:w="4248" w:type="dxa"/>
            <w:gridSpan w:val="3"/>
            <w:tcBorders>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jc w:val="center"/>
              <w:rPr>
                <w:sz w:val="16"/>
                <w:szCs w:val="16"/>
              </w:rPr>
            </w:pPr>
            <w:r>
              <w:rPr>
                <w:sz w:val="16"/>
                <w:szCs w:val="16"/>
              </w:rPr>
              <w:t>Uncontrolled Risk</w:t>
            </w:r>
          </w:p>
        </w:tc>
        <w:tc>
          <w:tcPr>
            <w:tcW w:w="3260" w:type="dxa"/>
            <w:gridSpan w:val="2"/>
            <w:tcBorders>
              <w:left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10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jc w:val="center"/>
              <w:rPr>
                <w:sz w:val="16"/>
                <w:szCs w:val="16"/>
              </w:rPr>
            </w:pPr>
            <w:r>
              <w:rPr>
                <w:sz w:val="16"/>
                <w:szCs w:val="16"/>
              </w:rPr>
              <w:t>Residual Risk</w:t>
            </w:r>
          </w:p>
        </w:tc>
      </w:tr>
      <w:tr w:rsidR="00364887">
        <w:tblPrEx>
          <w:tblCellMar>
            <w:top w:w="0" w:type="dxa"/>
            <w:bottom w:w="0" w:type="dxa"/>
          </w:tblCellMar>
        </w:tblPrEx>
        <w:trPr>
          <w:trHeight w:val="227"/>
          <w:jc w:val="center"/>
        </w:trPr>
        <w:tc>
          <w:tcPr>
            <w:tcW w:w="2461" w:type="dxa"/>
            <w:tcBorders>
              <w:left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Hazard</w:t>
            </w:r>
          </w:p>
        </w:tc>
        <w:tc>
          <w:tcPr>
            <w:tcW w:w="1764" w:type="dxa"/>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What / who is at risk?</w:t>
            </w:r>
          </w:p>
        </w:tc>
        <w:tc>
          <w:tcPr>
            <w:tcW w:w="360" w:type="dxa"/>
            <w:gridSpan w:val="2"/>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S</w:t>
            </w:r>
          </w:p>
        </w:tc>
        <w:tc>
          <w:tcPr>
            <w:tcW w:w="360" w:type="dxa"/>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L</w:t>
            </w:r>
          </w:p>
        </w:tc>
        <w:tc>
          <w:tcPr>
            <w:tcW w:w="450" w:type="dxa"/>
            <w:gridSpan w:val="2"/>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R</w:t>
            </w:r>
          </w:p>
        </w:tc>
        <w:tc>
          <w:tcPr>
            <w:tcW w:w="3271" w:type="dxa"/>
            <w:gridSpan w:val="2"/>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Control measures</w:t>
            </w:r>
          </w:p>
        </w:tc>
        <w:tc>
          <w:tcPr>
            <w:tcW w:w="363" w:type="dxa"/>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S</w:t>
            </w:r>
          </w:p>
        </w:tc>
        <w:tc>
          <w:tcPr>
            <w:tcW w:w="339" w:type="dxa"/>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L</w:t>
            </w:r>
          </w:p>
        </w:tc>
        <w:tc>
          <w:tcPr>
            <w:tcW w:w="375" w:type="dxa"/>
            <w:tcBorders>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color w:val="FFFFFF"/>
                <w:sz w:val="16"/>
                <w:szCs w:val="16"/>
              </w:rPr>
            </w:pPr>
            <w:r>
              <w:rPr>
                <w:color w:val="FFFFFF"/>
                <w:sz w:val="16"/>
                <w:szCs w:val="16"/>
              </w:rPr>
              <w:t>R</w:t>
            </w:r>
          </w:p>
        </w:tc>
      </w:tr>
      <w:tr w:rsidR="00364887">
        <w:tblPrEx>
          <w:tblCellMar>
            <w:top w:w="0" w:type="dxa"/>
            <w:bottom w:w="0" w:type="dxa"/>
          </w:tblCellMar>
        </w:tblPrEx>
        <w:trPr>
          <w:trHeight w:val="936"/>
          <w:jc w:val="center"/>
        </w:trPr>
        <w:tc>
          <w:tcPr>
            <w:tcW w:w="2461" w:type="dxa"/>
            <w:tcBorders>
              <w:top w:val="single" w:sz="8" w:space="0" w:color="000000"/>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PROJECT DELIVERY - Key project team members unexpected sickness absence</w:t>
            </w:r>
          </w:p>
        </w:tc>
        <w:tc>
          <w:tcPr>
            <w:tcW w:w="1764" w:type="dxa"/>
            <w:tcBorders>
              <w:top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 xml:space="preserve">Lead project manager, Production manager, Logistics/exhibition build </w:t>
            </w:r>
            <w:r>
              <w:rPr>
                <w:sz w:val="16"/>
                <w:szCs w:val="16"/>
              </w:rPr>
              <w:t>technicians</w:t>
            </w:r>
          </w:p>
        </w:tc>
        <w:tc>
          <w:tcPr>
            <w:tcW w:w="360" w:type="dxa"/>
            <w:gridSpan w:val="2"/>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sz w:val="16"/>
                <w:szCs w:val="16"/>
              </w:rPr>
            </w:pPr>
            <w:r>
              <w:rPr>
                <w:sz w:val="16"/>
                <w:szCs w:val="16"/>
              </w:rPr>
              <w:t>5</w:t>
            </w:r>
          </w:p>
        </w:tc>
        <w:tc>
          <w:tcPr>
            <w:tcW w:w="360" w:type="dxa"/>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sz w:val="16"/>
                <w:szCs w:val="16"/>
              </w:rPr>
            </w:pPr>
            <w:r>
              <w:rPr>
                <w:sz w:val="16"/>
                <w:szCs w:val="16"/>
              </w:rPr>
              <w:t>3</w:t>
            </w:r>
          </w:p>
        </w:tc>
        <w:tc>
          <w:tcPr>
            <w:tcW w:w="450" w:type="dxa"/>
            <w:gridSpan w:val="2"/>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sz w:val="16"/>
                <w:szCs w:val="16"/>
              </w:rPr>
            </w:pPr>
            <w:r>
              <w:rPr>
                <w:sz w:val="16"/>
                <w:szCs w:val="16"/>
              </w:rPr>
              <w:t>15</w:t>
            </w:r>
          </w:p>
        </w:tc>
        <w:tc>
          <w:tcPr>
            <w:tcW w:w="3271" w:type="dxa"/>
            <w:gridSpan w:val="2"/>
            <w:tcBorders>
              <w:top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All projects are shared team/group wide and knowledge of what is happening is documented so anybody can pick up and take over as necessary</w:t>
            </w:r>
          </w:p>
        </w:tc>
        <w:tc>
          <w:tcPr>
            <w:tcW w:w="363" w:type="dxa"/>
            <w:tcBorders>
              <w:top w:val="single" w:sz="8" w:space="0" w:color="000000"/>
              <w:bottom w:val="single" w:sz="8"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sz w:val="16"/>
                <w:szCs w:val="16"/>
              </w:rPr>
            </w:pPr>
            <w:r>
              <w:rPr>
                <w:sz w:val="16"/>
                <w:szCs w:val="16"/>
              </w:rPr>
              <w:t>2</w:t>
            </w:r>
          </w:p>
        </w:tc>
        <w:tc>
          <w:tcPr>
            <w:tcW w:w="339" w:type="dxa"/>
            <w:tcBorders>
              <w:top w:val="single" w:sz="8" w:space="0" w:color="000000"/>
              <w:bottom w:val="single" w:sz="8"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sz w:val="16"/>
                <w:szCs w:val="16"/>
              </w:rPr>
            </w:pPr>
            <w:r>
              <w:rPr>
                <w:sz w:val="16"/>
                <w:szCs w:val="16"/>
              </w:rPr>
              <w:t>2</w:t>
            </w:r>
          </w:p>
        </w:tc>
        <w:tc>
          <w:tcPr>
            <w:tcW w:w="375" w:type="dxa"/>
            <w:tcBorders>
              <w:top w:val="single" w:sz="8" w:space="0" w:color="000000"/>
              <w:bottom w:val="single" w:sz="8" w:space="0" w:color="000000"/>
              <w:right w:val="single" w:sz="8" w:space="0" w:color="000000"/>
            </w:tcBorders>
            <w:shd w:val="clear" w:color="auto" w:fill="A8D08D"/>
            <w:tcMar>
              <w:top w:w="0" w:type="dxa"/>
              <w:left w:w="108" w:type="dxa"/>
              <w:bottom w:w="0" w:type="dxa"/>
              <w:right w:w="108" w:type="dxa"/>
            </w:tcMar>
            <w:vAlign w:val="center"/>
          </w:tcPr>
          <w:p w:rsidR="00364887" w:rsidRDefault="001C6B1E">
            <w:pPr>
              <w:spacing w:after="0"/>
              <w:rPr>
                <w:sz w:val="16"/>
                <w:szCs w:val="16"/>
              </w:rPr>
            </w:pPr>
            <w:r>
              <w:rPr>
                <w:sz w:val="16"/>
                <w:szCs w:val="16"/>
              </w:rPr>
              <w:t>4</w:t>
            </w:r>
          </w:p>
        </w:tc>
      </w:tr>
      <w:tr w:rsidR="00364887">
        <w:tblPrEx>
          <w:tblCellMar>
            <w:top w:w="0" w:type="dxa"/>
            <w:bottom w:w="0" w:type="dxa"/>
          </w:tblCellMar>
        </w:tblPrEx>
        <w:trPr>
          <w:trHeight w:val="884"/>
          <w:jc w:val="center"/>
        </w:trPr>
        <w:tc>
          <w:tcPr>
            <w:tcW w:w="2461" w:type="dxa"/>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PROJECT DELIVERY - Availability to call on the project delivery team as and when required /</w:t>
            </w:r>
            <w:r>
              <w:rPr>
                <w:sz w:val="16"/>
                <w:szCs w:val="16"/>
              </w:rPr>
              <w:t xml:space="preserve"> ad-hoc to seek advice</w:t>
            </w:r>
          </w:p>
        </w:tc>
        <w:tc>
          <w:tcPr>
            <w:tcW w:w="1764" w:type="dxa"/>
            <w:tcBorders>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Project quality, cost</w:t>
            </w:r>
          </w:p>
        </w:tc>
        <w:tc>
          <w:tcPr>
            <w:tcW w:w="360" w:type="dxa"/>
            <w:gridSpan w:val="2"/>
            <w:tcBorders>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3</w:t>
            </w:r>
          </w:p>
        </w:tc>
        <w:tc>
          <w:tcPr>
            <w:tcW w:w="360" w:type="dxa"/>
            <w:tcBorders>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3</w:t>
            </w:r>
          </w:p>
        </w:tc>
        <w:tc>
          <w:tcPr>
            <w:tcW w:w="450" w:type="dxa"/>
            <w:gridSpan w:val="2"/>
            <w:tcBorders>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9</w:t>
            </w:r>
          </w:p>
        </w:tc>
        <w:tc>
          <w:tcPr>
            <w:tcW w:w="3271" w:type="dxa"/>
            <w:gridSpan w:val="2"/>
            <w:tcBorders>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 xml:space="preserve">A variety of communications channels and routes are offered to the client team to engage with OneTwo, including direct dial office phones, mobile phones, Google Meet/chat, regular project meetings held </w:t>
            </w:r>
            <w:r>
              <w:rPr>
                <w:sz w:val="16"/>
                <w:szCs w:val="16"/>
              </w:rPr>
              <w:t>virtually/face-to-face.</w:t>
            </w:r>
          </w:p>
        </w:tc>
        <w:tc>
          <w:tcPr>
            <w:tcW w:w="363" w:type="dxa"/>
            <w:tcBorders>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3</w:t>
            </w:r>
          </w:p>
        </w:tc>
        <w:tc>
          <w:tcPr>
            <w:tcW w:w="339" w:type="dxa"/>
            <w:tcBorders>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1</w:t>
            </w:r>
          </w:p>
        </w:tc>
        <w:tc>
          <w:tcPr>
            <w:tcW w:w="375" w:type="dxa"/>
            <w:tcBorders>
              <w:bottom w:val="single" w:sz="8" w:space="0" w:color="000000"/>
              <w:right w:val="single" w:sz="8"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3</w:t>
            </w:r>
          </w:p>
        </w:tc>
      </w:tr>
      <w:tr w:rsidR="00364887">
        <w:tblPrEx>
          <w:tblCellMar>
            <w:top w:w="0" w:type="dxa"/>
            <w:bottom w:w="0" w:type="dxa"/>
          </w:tblCellMar>
        </w:tblPrEx>
        <w:trPr>
          <w:trHeight w:val="44"/>
          <w:jc w:val="center"/>
        </w:trPr>
        <w:tc>
          <w:tcPr>
            <w:tcW w:w="2461" w:type="dxa"/>
            <w:vMerge w:val="restart"/>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PROJECT DELIVERY - Reliability of the hardware supplied by the client/third parties on which to run the app</w:t>
            </w:r>
          </w:p>
        </w:tc>
        <w:tc>
          <w:tcPr>
            <w:tcW w:w="1764" w:type="dxa"/>
            <w:vMerge w:val="restart"/>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Project quality, perception, outcomes</w:t>
            </w:r>
          </w:p>
        </w:tc>
        <w:tc>
          <w:tcPr>
            <w:tcW w:w="360" w:type="dxa"/>
            <w:gridSpan w:val="2"/>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4</w:t>
            </w:r>
          </w:p>
        </w:tc>
        <w:tc>
          <w:tcPr>
            <w:tcW w:w="360" w:type="dxa"/>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3</w:t>
            </w:r>
          </w:p>
        </w:tc>
        <w:tc>
          <w:tcPr>
            <w:tcW w:w="450" w:type="dxa"/>
            <w:gridSpan w:val="2"/>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sz w:val="16"/>
                <w:szCs w:val="16"/>
              </w:rPr>
            </w:pPr>
            <w:r>
              <w:rPr>
                <w:sz w:val="16"/>
                <w:szCs w:val="16"/>
              </w:rPr>
              <w:t>12</w:t>
            </w:r>
          </w:p>
        </w:tc>
        <w:tc>
          <w:tcPr>
            <w:tcW w:w="3271" w:type="dxa"/>
            <w:gridSpan w:val="2"/>
            <w:tcBorders>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Encourage the use of OneTwo’s hardware where possible</w:t>
            </w:r>
          </w:p>
        </w:tc>
        <w:tc>
          <w:tcPr>
            <w:tcW w:w="363" w:type="dxa"/>
            <w:vMerge w:val="restart"/>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2</w:t>
            </w:r>
          </w:p>
        </w:tc>
        <w:tc>
          <w:tcPr>
            <w:tcW w:w="339" w:type="dxa"/>
            <w:vMerge w:val="restart"/>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1</w:t>
            </w:r>
          </w:p>
        </w:tc>
        <w:tc>
          <w:tcPr>
            <w:tcW w:w="375" w:type="dxa"/>
            <w:vMerge w:val="restart"/>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rsidR="00364887" w:rsidRDefault="001C6B1E">
            <w:pPr>
              <w:spacing w:after="0"/>
              <w:rPr>
                <w:sz w:val="16"/>
                <w:szCs w:val="16"/>
              </w:rPr>
            </w:pPr>
            <w:r>
              <w:rPr>
                <w:sz w:val="16"/>
                <w:szCs w:val="16"/>
              </w:rPr>
              <w:t>2</w:t>
            </w:r>
          </w:p>
        </w:tc>
      </w:tr>
      <w:tr w:rsidR="00364887">
        <w:tblPrEx>
          <w:tblCellMar>
            <w:top w:w="0" w:type="dxa"/>
            <w:bottom w:w="0" w:type="dxa"/>
          </w:tblCellMar>
        </w:tblPrEx>
        <w:trPr>
          <w:trHeight w:val="72"/>
          <w:jc w:val="center"/>
        </w:trPr>
        <w:tc>
          <w:tcPr>
            <w:tcW w:w="2461" w:type="dxa"/>
            <w:vMerge/>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764" w:type="dxa"/>
            <w:vMerge/>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36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360" w:type="dxa"/>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45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3271" w:type="dxa"/>
            <w:gridSpan w:val="2"/>
            <w:tcBorders>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Tes</w:t>
            </w:r>
            <w:r>
              <w:rPr>
                <w:sz w:val="16"/>
                <w:szCs w:val="16"/>
              </w:rPr>
              <w:t>t the app on client's devices BEFORE it is used on site</w:t>
            </w:r>
          </w:p>
        </w:tc>
        <w:tc>
          <w:tcPr>
            <w:tcW w:w="363"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c>
          <w:tcPr>
            <w:tcW w:w="339"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c>
          <w:tcPr>
            <w:tcW w:w="375" w:type="dxa"/>
            <w:vMerge/>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r>
      <w:tr w:rsidR="00364887">
        <w:tblPrEx>
          <w:tblCellMar>
            <w:top w:w="0" w:type="dxa"/>
            <w:bottom w:w="0" w:type="dxa"/>
          </w:tblCellMar>
        </w:tblPrEx>
        <w:trPr>
          <w:trHeight w:val="467"/>
          <w:jc w:val="center"/>
        </w:trPr>
        <w:tc>
          <w:tcPr>
            <w:tcW w:w="2461" w:type="dxa"/>
            <w:vMerge/>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764" w:type="dxa"/>
            <w:vMerge/>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36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360" w:type="dxa"/>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45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sz w:val="16"/>
                <w:szCs w:val="16"/>
              </w:rPr>
            </w:pPr>
          </w:p>
        </w:tc>
        <w:tc>
          <w:tcPr>
            <w:tcW w:w="3271" w:type="dxa"/>
            <w:gridSpan w:val="2"/>
            <w:tcBorders>
              <w:bottom w:val="single" w:sz="8"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sz w:val="16"/>
                <w:szCs w:val="16"/>
              </w:rPr>
            </w:pPr>
            <w:r>
              <w:rPr>
                <w:sz w:val="16"/>
                <w:szCs w:val="16"/>
              </w:rPr>
              <w:t>Provide a minimum hardware specification to users of the app BEFORE it is used on site so they may check and test they have the appropriate installations/versions</w:t>
            </w:r>
          </w:p>
        </w:tc>
        <w:tc>
          <w:tcPr>
            <w:tcW w:w="363"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c>
          <w:tcPr>
            <w:tcW w:w="339"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c>
          <w:tcPr>
            <w:tcW w:w="375" w:type="dxa"/>
            <w:vMerge/>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rsidR="00364887" w:rsidRDefault="00364887">
            <w:pPr>
              <w:spacing w:after="0"/>
              <w:rPr>
                <w:sz w:val="16"/>
                <w:szCs w:val="16"/>
              </w:rPr>
            </w:pPr>
          </w:p>
        </w:tc>
      </w:tr>
    </w:tbl>
    <w:p w:rsidR="00364887" w:rsidRDefault="00364887">
      <w:pPr>
        <w:pageBreakBefore/>
      </w:pPr>
    </w:p>
    <w:tbl>
      <w:tblPr>
        <w:tblW w:w="9758" w:type="dxa"/>
        <w:jc w:val="center"/>
        <w:tblLayout w:type="fixed"/>
        <w:tblCellMar>
          <w:left w:w="10" w:type="dxa"/>
          <w:right w:w="10" w:type="dxa"/>
        </w:tblCellMar>
        <w:tblLook w:val="04A0" w:firstRow="1" w:lastRow="0" w:firstColumn="1" w:lastColumn="0" w:noHBand="0" w:noVBand="1"/>
      </w:tblPr>
      <w:tblGrid>
        <w:gridCol w:w="2425"/>
        <w:gridCol w:w="1800"/>
        <w:gridCol w:w="23"/>
        <w:gridCol w:w="337"/>
        <w:gridCol w:w="360"/>
        <w:gridCol w:w="437"/>
        <w:gridCol w:w="13"/>
        <w:gridCol w:w="3247"/>
        <w:gridCol w:w="24"/>
        <w:gridCol w:w="363"/>
        <w:gridCol w:w="339"/>
        <w:gridCol w:w="375"/>
        <w:gridCol w:w="15"/>
      </w:tblGrid>
      <w:tr w:rsidR="00364887">
        <w:tblPrEx>
          <w:tblCellMar>
            <w:top w:w="0" w:type="dxa"/>
            <w:bottom w:w="0" w:type="dxa"/>
          </w:tblCellMar>
        </w:tblPrEx>
        <w:trPr>
          <w:trHeight w:val="227"/>
          <w:jc w:val="center"/>
        </w:trPr>
        <w:tc>
          <w:tcPr>
            <w:tcW w:w="4248" w:type="dxa"/>
            <w:gridSpan w:val="3"/>
            <w:tcBorders>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jc w:val="center"/>
              <w:rPr>
                <w:sz w:val="16"/>
                <w:szCs w:val="16"/>
              </w:rPr>
            </w:pPr>
            <w:r>
              <w:rPr>
                <w:sz w:val="16"/>
                <w:szCs w:val="16"/>
              </w:rPr>
              <w:t>Uncontrolled Risk</w:t>
            </w:r>
          </w:p>
        </w:tc>
        <w:tc>
          <w:tcPr>
            <w:tcW w:w="3260" w:type="dxa"/>
            <w:gridSpan w:val="2"/>
            <w:tcBorders>
              <w:left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sz w:val="16"/>
                <w:szCs w:val="16"/>
              </w:rPr>
            </w:pPr>
          </w:p>
        </w:tc>
        <w:tc>
          <w:tcPr>
            <w:tcW w:w="110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jc w:val="center"/>
              <w:rPr>
                <w:sz w:val="16"/>
                <w:szCs w:val="16"/>
              </w:rPr>
            </w:pPr>
            <w:r>
              <w:rPr>
                <w:sz w:val="16"/>
                <w:szCs w:val="16"/>
              </w:rPr>
              <w:t xml:space="preserve">Residual </w:t>
            </w:r>
            <w:r>
              <w:rPr>
                <w:sz w:val="16"/>
                <w:szCs w:val="16"/>
              </w:rPr>
              <w:t>Risk</w:t>
            </w:r>
          </w:p>
        </w:tc>
        <w:tc>
          <w:tcPr>
            <w:tcW w:w="15" w:type="dxa"/>
          </w:tcPr>
          <w:p w:rsidR="00364887" w:rsidRDefault="00364887">
            <w:pPr>
              <w:spacing w:after="0"/>
              <w:jc w:val="center"/>
              <w:rPr>
                <w:sz w:val="16"/>
                <w:szCs w:val="16"/>
              </w:rPr>
            </w:pPr>
          </w:p>
        </w:tc>
      </w:tr>
      <w:tr w:rsidR="00364887">
        <w:tblPrEx>
          <w:tblCellMar>
            <w:top w:w="0" w:type="dxa"/>
            <w:bottom w:w="0" w:type="dxa"/>
          </w:tblCellMar>
        </w:tblPrEx>
        <w:trPr>
          <w:trHeight w:val="227"/>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Hazard</w:t>
            </w:r>
          </w:p>
        </w:tc>
        <w:tc>
          <w:tcPr>
            <w:tcW w:w="1800"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What / who is at risk?</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S</w:t>
            </w:r>
          </w:p>
        </w:tc>
        <w:tc>
          <w:tcPr>
            <w:tcW w:w="360"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L</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R</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Control measures</w:t>
            </w:r>
          </w:p>
        </w:tc>
        <w:tc>
          <w:tcPr>
            <w:tcW w:w="363"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S</w:t>
            </w:r>
          </w:p>
        </w:tc>
        <w:tc>
          <w:tcPr>
            <w:tcW w:w="339"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L</w:t>
            </w:r>
          </w:p>
        </w:tc>
        <w:tc>
          <w:tcPr>
            <w:tcW w:w="375"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rsidR="00364887" w:rsidRDefault="001C6B1E">
            <w:pPr>
              <w:spacing w:after="0"/>
              <w:rPr>
                <w:rFonts w:ascii="Avenir Book" w:hAnsi="Avenir Book"/>
                <w:color w:val="FFFFFF"/>
                <w:sz w:val="16"/>
                <w:szCs w:val="16"/>
              </w:rPr>
            </w:pPr>
            <w:r>
              <w:rPr>
                <w:rFonts w:ascii="Avenir Book" w:hAnsi="Avenir Book"/>
                <w:color w:val="FFFFFF"/>
                <w:sz w:val="16"/>
                <w:szCs w:val="16"/>
              </w:rPr>
              <w:t>R</w:t>
            </w:r>
          </w:p>
        </w:tc>
        <w:tc>
          <w:tcPr>
            <w:tcW w:w="15" w:type="dxa"/>
          </w:tcPr>
          <w:p w:rsidR="00364887" w:rsidRDefault="00364887">
            <w:pPr>
              <w:spacing w:after="0"/>
              <w:rPr>
                <w:rFonts w:ascii="Avenir Book" w:hAnsi="Avenir Book"/>
                <w:color w:val="FFFFFF"/>
                <w:sz w:val="16"/>
                <w:szCs w:val="16"/>
              </w:rPr>
            </w:pPr>
          </w:p>
        </w:tc>
      </w:tr>
      <w:tr w:rsidR="00364887">
        <w:tblPrEx>
          <w:tblCellMar>
            <w:top w:w="0" w:type="dxa"/>
            <w:bottom w:w="0" w:type="dxa"/>
          </w:tblCellMar>
        </w:tblPrEx>
        <w:trPr>
          <w:trHeight w:val="275"/>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COLLISIONS - Vehicle movements to and from loading area</w:t>
            </w:r>
            <w:r>
              <w:rPr>
                <w:rFonts w:ascii="Avenir Book" w:hAnsi="Avenir Book"/>
                <w:sz w:val="16"/>
                <w:szCs w:val="16"/>
              </w:rPr>
              <w:br/>
            </w:r>
            <w:r>
              <w:rPr>
                <w:rFonts w:ascii="Avenir Book" w:hAnsi="Avenir Book"/>
                <w:sz w:val="16"/>
                <w:szCs w:val="16"/>
              </w:rPr>
              <w:t>HAZARD – Loading and unloading of vehicle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Other vehicles, staff, contractors,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12</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Site speed limits </w:t>
            </w:r>
            <w:r>
              <w:rPr>
                <w:rFonts w:ascii="Avenir Book" w:hAnsi="Avenir Book"/>
                <w:sz w:val="16"/>
                <w:szCs w:val="16"/>
              </w:rPr>
              <w:t>strictly adhered to</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6</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98"/>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Drivers will report to venue traffic officers upon arrival and follow their instructions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Banksman used for guidance of vehicles as required. Drivers aware of any height restrictions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Ensure that all </w:t>
            </w:r>
            <w:r>
              <w:rPr>
                <w:rFonts w:ascii="Avenir Book" w:hAnsi="Avenir Book"/>
                <w:sz w:val="16"/>
                <w:szCs w:val="16"/>
              </w:rPr>
              <w:t>equipment is stacked safely and tidily and is stored in a position where only staff and contractors can access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1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Use appropriate lifting equipment / PPE  (PPE = Personal Protective Equipment)</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25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Monitored by OneTwo crew chief</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Sufficient crew to carry out tasks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10"/>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Use of tail lift, wheeled cases, wheel locks and trollies as appropriate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3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EQUIPMENT FALLS FROM HEIGHT Installation and removal of equipment</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Client, staff, contractors, venue staff and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15</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All equipment designed for use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5</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5</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12"/>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All rigging and removal by qualified crew</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Project manager to check all bolts are tightened on frame system</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95"/>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Stand design/layout sufficient to be structurally stable.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59"/>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Any </w:t>
            </w:r>
            <w:r>
              <w:rPr>
                <w:rFonts w:ascii="Avenir Book" w:hAnsi="Avenir Book"/>
                <w:sz w:val="16"/>
                <w:szCs w:val="16"/>
              </w:rPr>
              <w:t>adjustments to set up / rigging plan to be cleared by OneTwo crew and venue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145"/>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MANUAL HANDLING INJURIES – installation and removal of equipment.</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Contractors, staff</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9</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Use lifts and trolleys when applicable.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Two or more people to lift </w:t>
            </w:r>
            <w:r>
              <w:rPr>
                <w:rFonts w:ascii="Avenir Book" w:hAnsi="Avenir Book"/>
                <w:sz w:val="16"/>
                <w:szCs w:val="16"/>
              </w:rPr>
              <w:t>heavy items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All staff trained in correct lifting procedures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PPE to be worn by all staff and contractors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ELECTRICITY - Handling of portable electrical equipment. </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Client, staff, contractors, venue staff,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16</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Ensure all equipment carries a current PAT test certificate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277"/>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All step down mains distribution protected by correct safety switchgear i.e. RCD/MCB   </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Electrical connections only to be dealt with by competent persons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Ensure </w:t>
            </w:r>
            <w:r>
              <w:rPr>
                <w:rFonts w:ascii="Avenir Book" w:hAnsi="Avenir Book"/>
                <w:sz w:val="16"/>
                <w:szCs w:val="16"/>
              </w:rPr>
              <w:t>sockets are not energised upon connection and disconnection</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TRIP HAZARD - Installation of temporary cabling, installation of temporary stands, storage of boxes and flight cases</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Client, staff, contractors, venue staff,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6</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Cabling routed away from doorway of store cupboard and protected where necessary with ramps / matting</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Walkways and exits kept clear</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Boxes and baggage to be tidied away from public areas</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Clear walkways to be maintained </w:t>
            </w:r>
            <w:r>
              <w:rPr>
                <w:rFonts w:ascii="Avenir Book" w:hAnsi="Avenir Book"/>
                <w:sz w:val="16"/>
                <w:szCs w:val="16"/>
              </w:rPr>
              <w:t>between all areas for the duration of the event</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FIRE RISK</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Client, staff, contractors, venue staff and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15</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Ensure all materials used are fire resistant and conform to fire regulations in force.  </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57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Store cupboard </w:t>
            </w:r>
            <w:r>
              <w:rPr>
                <w:rFonts w:ascii="Avenir Book" w:hAnsi="Avenir Book"/>
                <w:sz w:val="16"/>
                <w:szCs w:val="16"/>
              </w:rPr>
              <w:t>doors on stands to have a vision panel.</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All personnel to be aware of site fire regulations, fire exits and the nearest fire alarm within the venue.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5" w:type="dxa"/>
          </w:tcPr>
          <w:p w:rsidR="00364887" w:rsidRDefault="00364887">
            <w:pPr>
              <w:spacing w:after="0"/>
              <w:rPr>
                <w:rFonts w:ascii="Avenir Book" w:hAnsi="Avenir Book"/>
                <w:sz w:val="16"/>
                <w:szCs w:val="16"/>
              </w:rPr>
            </w:pPr>
          </w:p>
        </w:tc>
      </w:tr>
      <w:tr w:rsidR="00364887">
        <w:tblPrEx>
          <w:tblCellMar>
            <w:top w:w="0" w:type="dxa"/>
            <w:bottom w:w="0" w:type="dxa"/>
          </w:tblCellMar>
        </w:tblPrEx>
        <w:trPr>
          <w:trHeight w:val="44"/>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ACCIDENTS/ILLNESS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Client, staff, contractors</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6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9</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Ensure the client, staff and contractors </w:t>
            </w:r>
            <w:r>
              <w:rPr>
                <w:rFonts w:ascii="Avenir Book" w:hAnsi="Avenir Book"/>
                <w:sz w:val="16"/>
                <w:szCs w:val="16"/>
              </w:rPr>
              <w:t>are aware of the venue’s first aid provision.</w:t>
            </w:r>
          </w:p>
        </w:tc>
        <w:tc>
          <w:tcPr>
            <w:tcW w:w="363"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39"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90" w:type="dxa"/>
            <w:gridSpan w:val="2"/>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6</w:t>
            </w:r>
          </w:p>
        </w:tc>
      </w:tr>
      <w:tr w:rsidR="00364887">
        <w:tblPrEx>
          <w:tblCellMar>
            <w:top w:w="0" w:type="dxa"/>
            <w:bottom w:w="0" w:type="dxa"/>
          </w:tblCellMar>
        </w:tblPrEx>
        <w:trPr>
          <w:trHeight w:val="34"/>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TEAMS - If a member of the core team is off sick or on annual leave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Staff</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6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4</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12</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Ensure that the whole team understands the events and is aware of the events </w:t>
            </w:r>
          </w:p>
        </w:tc>
        <w:tc>
          <w:tcPr>
            <w:tcW w:w="363"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39"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c>
          <w:tcPr>
            <w:tcW w:w="390" w:type="dxa"/>
            <w:gridSpan w:val="2"/>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3</w:t>
            </w:r>
          </w:p>
        </w:tc>
      </w:tr>
      <w:tr w:rsidR="00364887">
        <w:tblPrEx>
          <w:tblCellMar>
            <w:top w:w="0" w:type="dxa"/>
            <w:bottom w:w="0" w:type="dxa"/>
          </w:tblCellMar>
        </w:tblPrEx>
        <w:trPr>
          <w:trHeight w:val="3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 xml:space="preserve">QUALITY- Ensuring everything is at </w:t>
            </w:r>
            <w:r>
              <w:rPr>
                <w:rFonts w:ascii="Avenir Book" w:hAnsi="Avenir Book"/>
                <w:sz w:val="16"/>
                <w:szCs w:val="16"/>
              </w:rPr>
              <w:t>the agreed standard as a minimum</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Staff</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10</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Two or more people to check and sign off all aspects</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1</w:t>
            </w:r>
          </w:p>
        </w:tc>
        <w:tc>
          <w:tcPr>
            <w:tcW w:w="390" w:type="dxa"/>
            <w:gridSpan w:val="2"/>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2</w:t>
            </w:r>
          </w:p>
        </w:tc>
      </w:tr>
      <w:tr w:rsidR="00364887">
        <w:tblPrEx>
          <w:tblCellMar>
            <w:top w:w="0" w:type="dxa"/>
            <w:bottom w:w="0" w:type="dxa"/>
          </w:tblCellMar>
        </w:tblPrEx>
        <w:trPr>
          <w:trHeight w:val="3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64887" w:rsidRDefault="001C6B1E">
            <w:pPr>
              <w:spacing w:after="0"/>
              <w:rPr>
                <w:rFonts w:ascii="Avenir Book" w:hAnsi="Avenir Book"/>
                <w:sz w:val="16"/>
                <w:szCs w:val="16"/>
              </w:rPr>
            </w:pPr>
            <w:r>
              <w:rPr>
                <w:rFonts w:ascii="Avenir Book" w:hAnsi="Avenir Book"/>
                <w:sz w:val="16"/>
                <w:szCs w:val="16"/>
              </w:rPr>
              <w:t>Check all items with the client and creative teams to ensure everything is correct before sign off.</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c>
          <w:tcPr>
            <w:tcW w:w="390" w:type="dxa"/>
            <w:gridSpan w:val="2"/>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rsidR="00364887" w:rsidRDefault="00364887">
            <w:pPr>
              <w:spacing w:after="0"/>
              <w:rPr>
                <w:rFonts w:ascii="Avenir Book" w:hAnsi="Avenir Book"/>
                <w:sz w:val="16"/>
                <w:szCs w:val="16"/>
              </w:rPr>
            </w:pPr>
          </w:p>
        </w:tc>
      </w:tr>
    </w:tbl>
    <w:p w:rsidR="00364887" w:rsidRDefault="00364887">
      <w:pPr>
        <w:spacing w:after="0"/>
        <w:rPr>
          <w:rFonts w:ascii="Avenir Book" w:hAnsi="Avenir Book"/>
          <w:sz w:val="16"/>
          <w:szCs w:val="16"/>
        </w:rPr>
      </w:pPr>
    </w:p>
    <w:p w:rsidR="00364887" w:rsidRDefault="00364887">
      <w:pPr>
        <w:spacing w:after="0"/>
        <w:rPr>
          <w:b/>
          <w:bCs/>
        </w:rPr>
      </w:pPr>
    </w:p>
    <w:p w:rsidR="00364887" w:rsidRDefault="001C6B1E">
      <w:pPr>
        <w:spacing w:line="256" w:lineRule="auto"/>
        <w:rPr>
          <w:b/>
          <w:bCs/>
        </w:rPr>
      </w:pPr>
      <w:r>
        <w:rPr>
          <w:b/>
          <w:bCs/>
        </w:rPr>
        <w:t>Business continuity</w:t>
      </w:r>
    </w:p>
    <w:p w:rsidR="00364887" w:rsidRDefault="001C6B1E">
      <w:pPr>
        <w:spacing w:line="256" w:lineRule="auto"/>
      </w:pPr>
      <w:r>
        <w:t xml:space="preserve">OneTwo has a </w:t>
      </w:r>
      <w:r>
        <w:t>dedicated Disaster Recovery Team (DRT) comprising members of OneTwo senior leadership team (SLT), which includes directors and heads of department. The DRT have roles and responsibilities identified for specific processes such as supply chain coordination,</w:t>
      </w:r>
      <w:r>
        <w:t xml:space="preserve"> employee coordination and operational restoration. Account directors and managers provide dedicated customer service contacts for key customers. All have detailed instruction on how to deal with a crisis and have access to key contacts to ensure the smoot</w:t>
      </w:r>
      <w:r>
        <w:t>h management of any crisis.</w:t>
      </w:r>
    </w:p>
    <w:p w:rsidR="00364887" w:rsidRDefault="001C6B1E">
      <w:pPr>
        <w:spacing w:after="0" w:line="256" w:lineRule="auto"/>
      </w:pPr>
      <w:r>
        <w:t>OneTwo’s Business Continuity and Disaster Recovery (BCDR) plan is used to assist in the recovery of OneTwo in the event of a major disruption to the business. A major disruption is defined as a significant incident which threate</w:t>
      </w:r>
      <w:r>
        <w:t>ns personnel, buildings or the operational structure of the business and requires special measures to be taken to restore things back to normal. The aim of the plan is to set out how OneTwo can continue to operate with minimal disruption to critical functi</w:t>
      </w:r>
      <w:r>
        <w:t>ons, detailing roles, responsibilities, and actions to be taken to reinstate business following a major disruption. The plan consists of a Business Continuity (BC) element, which focuses on:</w:t>
      </w:r>
    </w:p>
    <w:p w:rsidR="00364887" w:rsidRDefault="001C6B1E">
      <w:pPr>
        <w:pStyle w:val="ListParagraph"/>
        <w:numPr>
          <w:ilvl w:val="0"/>
          <w:numId w:val="7"/>
        </w:numPr>
      </w:pPr>
      <w:r>
        <w:t>office, warehouse facilities and contents</w:t>
      </w:r>
    </w:p>
    <w:p w:rsidR="00364887" w:rsidRDefault="001C6B1E">
      <w:pPr>
        <w:pStyle w:val="ListParagraph"/>
        <w:numPr>
          <w:ilvl w:val="0"/>
          <w:numId w:val="7"/>
        </w:numPr>
      </w:pPr>
      <w:r>
        <w:t>employees</w:t>
      </w:r>
    </w:p>
    <w:p w:rsidR="00364887" w:rsidRDefault="001C6B1E">
      <w:pPr>
        <w:pStyle w:val="ListParagraph"/>
        <w:numPr>
          <w:ilvl w:val="0"/>
          <w:numId w:val="7"/>
        </w:numPr>
      </w:pPr>
      <w:r>
        <w:t>safety</w:t>
      </w:r>
    </w:p>
    <w:p w:rsidR="00364887" w:rsidRDefault="001C6B1E">
      <w:pPr>
        <w:spacing w:after="0" w:line="256" w:lineRule="auto"/>
      </w:pPr>
      <w:r>
        <w:t xml:space="preserve">and a </w:t>
      </w:r>
      <w:r>
        <w:t>Disaster Recovery (DR) element, which focuses on:</w:t>
      </w:r>
    </w:p>
    <w:p w:rsidR="00364887" w:rsidRDefault="001C6B1E">
      <w:pPr>
        <w:pStyle w:val="ListParagraph"/>
        <w:numPr>
          <w:ilvl w:val="0"/>
          <w:numId w:val="7"/>
        </w:numPr>
      </w:pPr>
      <w:r>
        <w:t xml:space="preserve">IT and Gem application (online registration system) recovery </w:t>
      </w:r>
    </w:p>
    <w:p w:rsidR="00364887" w:rsidRDefault="001C6B1E">
      <w:pPr>
        <w:pStyle w:val="ListParagraph"/>
        <w:numPr>
          <w:ilvl w:val="0"/>
          <w:numId w:val="7"/>
        </w:numPr>
      </w:pPr>
      <w:r>
        <w:t>backup facilities</w:t>
      </w:r>
    </w:p>
    <w:p w:rsidR="00364887" w:rsidRDefault="001C6B1E">
      <w:pPr>
        <w:pStyle w:val="ListParagraph"/>
        <w:numPr>
          <w:ilvl w:val="0"/>
          <w:numId w:val="7"/>
        </w:numPr>
      </w:pPr>
      <w:r>
        <w:t>telecoms recovery</w:t>
      </w:r>
    </w:p>
    <w:p w:rsidR="00364887" w:rsidRDefault="001C6B1E">
      <w:pPr>
        <w:spacing w:line="256" w:lineRule="auto"/>
      </w:pPr>
      <w:r>
        <w:t>By incorporating both types of planning (BC &amp; DR), our plan addresses critical events and actions that impac</w:t>
      </w:r>
      <w:r>
        <w:t>t employees, facilities, and IT components, to provide a holistic view of the recovery and continuity process.</w:t>
      </w:r>
    </w:p>
    <w:p w:rsidR="00364887" w:rsidRDefault="001C6B1E">
      <w:pPr>
        <w:spacing w:line="256" w:lineRule="auto"/>
      </w:pPr>
      <w:r>
        <w:t>Our BCDR plan is tested regularly and is available for you to view upon request.</w:t>
      </w:r>
    </w:p>
    <w:p w:rsidR="00364887" w:rsidRDefault="001C6B1E">
      <w:pPr>
        <w:spacing w:line="256" w:lineRule="auto"/>
        <w:rPr>
          <w:b/>
          <w:bCs/>
        </w:rPr>
      </w:pPr>
      <w:r>
        <w:rPr>
          <w:b/>
          <w:bCs/>
        </w:rPr>
        <w:t>Resource contingency</w:t>
      </w:r>
    </w:p>
    <w:p w:rsidR="00364887" w:rsidRDefault="001C6B1E">
      <w:pPr>
        <w:spacing w:line="256" w:lineRule="auto"/>
      </w:pPr>
      <w:r>
        <w:t xml:space="preserve">As well as dealing with BC and DR, the SLT </w:t>
      </w:r>
      <w:r>
        <w:t>also has the responsibility of overseeing resource contingency, both in terms of staffing and equipment. The SLT meet monthly, and ad-hoc as required, to share items raised from weekly heads of department and team meetings. Issues such as project pinch poi</w:t>
      </w:r>
      <w:r>
        <w:t>nts, staff sickness absence and annual leave, availability of equipment, and the demand for freelance staff, are considered and plans made to counter foreseen problems.</w:t>
      </w:r>
    </w:p>
    <w:p w:rsidR="00364887" w:rsidRDefault="001C6B1E">
      <w:pPr>
        <w:spacing w:line="256" w:lineRule="auto"/>
      </w:pPr>
      <w:r>
        <w:rPr>
          <w:b/>
          <w:bCs/>
        </w:rPr>
        <w:t xml:space="preserve">Staffing: </w:t>
      </w:r>
      <w:r>
        <w:t>As discussed in 5.1 and 6.2 we have provided a core team to manage the CCS ac</w:t>
      </w:r>
      <w:r>
        <w:t>count which comprises of highly experienced personnel capable of supporting each other during peak demand, and also providing cover for each other’s projects at short notice when needed.</w:t>
      </w:r>
    </w:p>
    <w:p w:rsidR="00364887" w:rsidRDefault="001C6B1E">
      <w:pPr>
        <w:spacing w:line="256" w:lineRule="auto"/>
      </w:pPr>
      <w:r>
        <w:t>OneTwo’s staff are multi-skilled with cross training within each depa</w:t>
      </w:r>
      <w:r>
        <w:t>rtment to facilitate recovery efforts. We make use of our periodic testing of the BCDR plan to reveal training needs. Key staff are familiar with critical operations, equipment, and supplier information. We make sure there is not one area of the business w</w:t>
      </w:r>
      <w:r>
        <w:t xml:space="preserve">ith key person reliance. </w:t>
      </w:r>
    </w:p>
    <w:p w:rsidR="00364887" w:rsidRDefault="001C6B1E">
      <w:pPr>
        <w:spacing w:line="256" w:lineRule="auto"/>
      </w:pPr>
      <w:r>
        <w:t>We have longstanding relationships with freelancers across all disciplines who are familiar with the way we work and who we can call upon at short notice should it be required. Also, we have relationships with recruitment agencies</w:t>
      </w:r>
      <w:r>
        <w:t xml:space="preserve"> who specialise in our disciplines. We have detailed job descriptions to ensure that in the event of wholesale staff loss, we have our full requirements on hand to source new people.</w:t>
      </w:r>
    </w:p>
    <w:p w:rsidR="00364887" w:rsidRDefault="001C6B1E">
      <w:pPr>
        <w:spacing w:line="256" w:lineRule="auto"/>
      </w:pPr>
      <w:r>
        <w:rPr>
          <w:b/>
          <w:bCs/>
        </w:rPr>
        <w:t xml:space="preserve">Equipment: </w:t>
      </w:r>
      <w:r>
        <w:t xml:space="preserve">OneTwo is fortunate to have a large stock of common equipment </w:t>
      </w:r>
      <w:r>
        <w:t>required to fulfil the requirements of the CCS contract. Our warehouse and technical staff maintain AV equipment to a high standard and regularly perform tests on kit before it is put out on hire. For critical components, such as laptops, projectors, and l</w:t>
      </w:r>
      <w:r>
        <w:t>ivestreaming rigs, we will offer backups. For equipment which has serviceable components, or which may simply require a bulb changing for example, our technicians will be able to remedy the problems onsite.</w:t>
      </w:r>
    </w:p>
    <w:p w:rsidR="00364887" w:rsidRDefault="00364887">
      <w:pPr>
        <w:pStyle w:val="ListParagraph"/>
        <w:pageBreakBefore/>
        <w:numPr>
          <w:ilvl w:val="1"/>
          <w:numId w:val="6"/>
        </w:numPr>
        <w:rPr>
          <w:b/>
          <w:bCs/>
          <w:i/>
          <w:iCs/>
        </w:rPr>
      </w:pPr>
    </w:p>
    <w:p w:rsidR="00364887" w:rsidRDefault="00364887">
      <w:pPr>
        <w:pStyle w:val="ListParagraph"/>
        <w:numPr>
          <w:ilvl w:val="0"/>
          <w:numId w:val="0"/>
        </w:numPr>
        <w:ind w:left="720" w:hanging="360"/>
      </w:pPr>
      <w:bookmarkStart w:id="3" w:name="_heading=h.30j0zll"/>
      <w:bookmarkEnd w:id="3"/>
    </w:p>
    <w:p w:rsidR="00364887" w:rsidRDefault="001C6B1E">
      <w:pPr>
        <w:rPr>
          <w:rFonts w:ascii="Arial" w:hAnsi="Arial" w:cs="Arial"/>
          <w:b/>
          <w:bCs/>
        </w:rPr>
      </w:pPr>
      <w:r>
        <w:rPr>
          <w:rFonts w:ascii="Arial" w:hAnsi="Arial" w:cs="Arial"/>
          <w:b/>
          <w:bCs/>
        </w:rPr>
        <w:t>7.2 Safe and compliant storage of personal data</w:t>
      </w:r>
    </w:p>
    <w:p w:rsidR="00364887" w:rsidRDefault="00364887">
      <w:pPr>
        <w:pStyle w:val="ListParagraph"/>
        <w:numPr>
          <w:ilvl w:val="0"/>
          <w:numId w:val="0"/>
        </w:numPr>
        <w:ind w:left="720" w:hanging="360"/>
      </w:pPr>
    </w:p>
    <w:p w:rsidR="00364887" w:rsidRDefault="00364887">
      <w:pPr>
        <w:pStyle w:val="ListParagraph"/>
        <w:numPr>
          <w:ilvl w:val="0"/>
          <w:numId w:val="0"/>
        </w:numPr>
        <w:ind w:left="720" w:hanging="360"/>
      </w:pPr>
    </w:p>
    <w:p w:rsidR="00364887" w:rsidRDefault="001C6B1E">
      <w:pPr>
        <w:pStyle w:val="ListParagraph"/>
        <w:numPr>
          <w:ilvl w:val="0"/>
          <w:numId w:val="0"/>
        </w:numPr>
        <w:ind w:left="720" w:hanging="360"/>
      </w:pPr>
      <w:r>
        <w:t xml:space="preserve">At OneTwo, information and data security is embedded in our culture and underpins everything we do. We have a robust suite of data policies with documented processes and incident response plans, backed up by training, resources, and testing to ensure </w:t>
      </w:r>
      <w:r>
        <w:t>continuous improvement. Systems are built and maintained according to the principle of least privilege (PoLP) with protective monitoring and audit logs as standard.</w:t>
      </w:r>
    </w:p>
    <w:p w:rsidR="00364887" w:rsidRDefault="001C6B1E">
      <w:pPr>
        <w:pStyle w:val="ListParagraph"/>
        <w:numPr>
          <w:ilvl w:val="0"/>
          <w:numId w:val="0"/>
        </w:numPr>
        <w:ind w:left="720" w:hanging="360"/>
      </w:pPr>
      <w:r>
        <w:rPr>
          <w:b/>
          <w:bCs/>
        </w:rPr>
        <w:t>Certification and accreditation:</w:t>
      </w:r>
      <w:r>
        <w:t xml:space="preserve"> OneTwo holds Cyber Essentials Plus certification and we de</w:t>
      </w:r>
      <w:r>
        <w:t xml:space="preserve">liver all technology and services in accordance to ISO/IEC 27001. Our event registration platform Gem, and therefore your data, is housed within a UK data centre (OVH, at their London site) that is ISO/IEC 27001:2013, SOC 1 Type II and SOC 2 Type II (SSAE </w:t>
      </w:r>
      <w:r>
        <w:t>16 and ISAE 3402) certified providing a high standard of industry compliance (A fully exhaustive list is available here: https://www.ovhcloud.com/en-gb/enterprise/certification-conformity/). This provides an excellent level of security and confidence in th</w:t>
      </w:r>
      <w:r>
        <w:t>eir infrastructure. Data stored with OVH is backed up onto our local network as an air gapped copy.</w:t>
      </w:r>
    </w:p>
    <w:p w:rsidR="00364887" w:rsidRDefault="001C6B1E">
      <w:pPr>
        <w:pStyle w:val="ListParagraph"/>
        <w:numPr>
          <w:ilvl w:val="0"/>
          <w:numId w:val="0"/>
        </w:numPr>
        <w:ind w:left="720" w:hanging="360"/>
      </w:pPr>
      <w:r>
        <w:t xml:space="preserve">We pride ourselves on our risk-informed security controls which </w:t>
      </w:r>
      <w:r>
        <w:rPr>
          <w:b/>
          <w:bCs/>
        </w:rPr>
        <w:t>mitigate applicable threats</w:t>
      </w:r>
      <w:r>
        <w:t xml:space="preserve"> by regular CHECK pen testing, the implementation of network and </w:t>
      </w:r>
      <w:r>
        <w:t>application firewalls, DDoS protection and intrusion detection systems. These are kept current by the active management of the Gem platform, managed releases of new features with rollback procedures in place and release retests at set times. We ensure that</w:t>
      </w:r>
      <w:r>
        <w:t xml:space="preserve"> critical technology and services are </w:t>
      </w:r>
      <w:r>
        <w:rPr>
          <w:b/>
          <w:bCs/>
        </w:rPr>
        <w:t>resilient to disruptive challenges</w:t>
      </w:r>
      <w:r>
        <w:t xml:space="preserve"> such as cyber-attacks, and have the means to recover from these with a full disaster recovery plan and data recovery policies.</w:t>
      </w:r>
    </w:p>
    <w:p w:rsidR="00364887" w:rsidRDefault="001C6B1E">
      <w:pPr>
        <w:pStyle w:val="ListParagraph"/>
        <w:numPr>
          <w:ilvl w:val="0"/>
          <w:numId w:val="0"/>
        </w:numPr>
        <w:ind w:left="720" w:hanging="360"/>
      </w:pPr>
      <w:r>
        <w:rPr>
          <w:b/>
          <w:bCs/>
        </w:rPr>
        <w:t>Vulnerability and patch management:</w:t>
      </w:r>
      <w:r>
        <w:t xml:space="preserve"> Our digital team dev</w:t>
      </w:r>
      <w:r>
        <w:t>elop following OWASP secure coding practices and our servers and applications have been built following OWASP’s guides, top 10s and ‘Cheat Sheets’. This includes, but is not limited to, PHP hardening, XSS filtering, avoiding SQL injection, SSRF and CSRF pr</w:t>
      </w:r>
      <w:r>
        <w:t>evention, CSP implementation, input validation and file uploading. Developers read the OWASP Cheat Sheets and take part in the Juice Bar challenges to enhance their understanding of how attacks might begin and reinforce the need to eradicate these opportun</w:t>
      </w:r>
      <w:r>
        <w:t>ities.</w:t>
      </w:r>
    </w:p>
    <w:p w:rsidR="00364887" w:rsidRDefault="001C6B1E">
      <w:pPr>
        <w:pStyle w:val="ListParagraph"/>
        <w:numPr>
          <w:ilvl w:val="0"/>
          <w:numId w:val="0"/>
        </w:numPr>
        <w:ind w:left="720" w:hanging="360"/>
      </w:pPr>
      <w:r>
        <w:rPr>
          <w:b/>
          <w:bCs/>
        </w:rPr>
        <w:t>Defence in depth:</w:t>
      </w:r>
      <w:r>
        <w:t xml:space="preserve"> We regular test with cyber security tools as part of the code deployment process at OneTwo. We use a CI/CD pipeline where the application code is scanned for known vulnerabilities and deprecated features before it is allowed to be </w:t>
      </w:r>
      <w:r>
        <w:t>used in a production environment. This also checks installed package versions to confirm they are kept up-to-date and have the latest security patches. Later in the development process, we undergo certificated penetration tests after major releases and run</w:t>
      </w:r>
      <w:r>
        <w:t xml:space="preserve"> internal vulnerability scanning using, but not limited to, Burp or Zap. Vulnerability remediations run as two workflows: network infrastructure, internal systems, and device vulnerabilities are remediated by OneTwo’s IT team. Public-facing IT vulnerabilit</w:t>
      </w:r>
      <w:r>
        <w:t>ies are remediated by OneTwo's digital development team.</w:t>
      </w:r>
    </w:p>
    <w:p w:rsidR="00364887" w:rsidRDefault="001C6B1E">
      <w:pPr>
        <w:pStyle w:val="ListParagraph"/>
        <w:numPr>
          <w:ilvl w:val="0"/>
          <w:numId w:val="0"/>
        </w:numPr>
        <w:ind w:left="720" w:hanging="360"/>
      </w:pPr>
      <w:r>
        <w:rPr>
          <w:b/>
          <w:bCs/>
        </w:rPr>
        <w:t>Data handling and access control:</w:t>
      </w:r>
      <w:r>
        <w:t xml:space="preserve"> We have a robust server and application-level firewall. We limit access control with </w:t>
      </w:r>
      <w:r>
        <w:rPr>
          <w:b/>
          <w:bCs/>
        </w:rPr>
        <w:t>multi-factor authentication</w:t>
      </w:r>
      <w:r>
        <w:t xml:space="preserve">. Importantly, we advise internal and external users </w:t>
      </w:r>
      <w:r>
        <w:t xml:space="preserve">to follow the </w:t>
      </w:r>
      <w:r>
        <w:rPr>
          <w:b/>
          <w:bCs/>
        </w:rPr>
        <w:t>NCSC password guidelines</w:t>
      </w:r>
      <w:r>
        <w:t xml:space="preserve">. Input and output validation is in place and we have an up to date and active Incident Response Plan. Data retention and deletion is agreed with each client at project initiation stage and scheduled in by the project </w:t>
      </w:r>
      <w:r>
        <w:t>team accordingly.</w:t>
      </w:r>
    </w:p>
    <w:p w:rsidR="00364887" w:rsidRDefault="001C6B1E">
      <w:pPr>
        <w:pStyle w:val="ListParagraph"/>
        <w:numPr>
          <w:ilvl w:val="0"/>
          <w:numId w:val="0"/>
        </w:numPr>
        <w:ind w:left="720" w:hanging="360"/>
      </w:pPr>
      <w:r>
        <w:rPr>
          <w:b/>
          <w:bCs/>
        </w:rPr>
        <w:t>Data in transit and at rest:</w:t>
      </w:r>
      <w:r>
        <w:t xml:space="preserve"> Gem utilises HTTPS and only uses SSLs obtained from a trusted authority. Only TLS 1.2/1.3 protocols are enabled, old protocols like TLS 1.1 and 1.0, SSL 2 and 3 are disabled. Our server set up protects code an</w:t>
      </w:r>
      <w:r>
        <w:t xml:space="preserve">d data from modification using hardened enclaves with Intel SGX. We have chosen this set up because while other security measures may assist data at rest and in transit, they often fall short of protecting data while it is actively used in memory. Our set </w:t>
      </w:r>
      <w:r>
        <w:t>up helps protect data actively used in memory as well, via application isolation technology. By protecting selected code and data from modification, our developers can partition our application into hardened enclaves or trusted execution modules to help in</w:t>
      </w:r>
      <w:r>
        <w:t>crease application security.</w:t>
      </w:r>
    </w:p>
    <w:p w:rsidR="00364887" w:rsidRDefault="001C6B1E">
      <w:pPr>
        <w:pStyle w:val="ListParagraph"/>
        <w:numPr>
          <w:ilvl w:val="0"/>
          <w:numId w:val="0"/>
        </w:numPr>
        <w:ind w:left="720" w:hanging="360"/>
      </w:pPr>
      <w:r>
        <w:t xml:space="preserve">At OneTwo we conduct BPSS checks as part of the recruitment process and have ongoing </w:t>
      </w:r>
      <w:r>
        <w:rPr>
          <w:b/>
          <w:bCs/>
        </w:rPr>
        <w:t>personnel security management</w:t>
      </w:r>
      <w:r>
        <w:t xml:space="preserve"> to remain assured about our staff and mitigate the risk well-placed insiders could pose. We promote a security c</w:t>
      </w:r>
      <w:r>
        <w:t>onscious culture and ensure staff and line management engagement throughout. We have a detailed induction process which ensures each essential step of onboarding is verified and logged, followed by regular training and refreshers for all staff.</w:t>
      </w:r>
    </w:p>
    <w:p w:rsidR="00364887" w:rsidRDefault="00364887">
      <w:pPr>
        <w:pStyle w:val="NoSpacing"/>
        <w:spacing w:after="160" w:line="254" w:lineRule="auto"/>
        <w:jc w:val="right"/>
        <w:rPr>
          <w:rFonts w:ascii="Arial" w:hAnsi="Arial" w:cs="Arial"/>
          <w:b/>
          <w:bCs/>
          <w:i/>
          <w:iCs/>
        </w:rPr>
      </w:pPr>
    </w:p>
    <w:sectPr w:rsidR="00364887">
      <w:headerReference w:type="default" r:id="rId25"/>
      <w:footerReference w:type="default" r:id="rId26"/>
      <w:pgSz w:w="11906" w:h="16838"/>
      <w:pgMar w:top="1440" w:right="1440" w:bottom="1440" w:left="1440" w:header="706" w:footer="70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6B1E" w:rsidRDefault="001C6B1E">
      <w:pPr>
        <w:spacing w:after="0" w:line="240" w:lineRule="auto"/>
      </w:pPr>
      <w:r>
        <w:separator/>
      </w:r>
    </w:p>
  </w:endnote>
  <w:endnote w:type="continuationSeparator" w:id="0">
    <w:p w:rsidR="001C6B1E" w:rsidRDefault="001C6B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venir Book">
    <w:altName w:val="Tw Cen MT"/>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BDE" w:rsidRDefault="001C6B1E">
    <w:pPr>
      <w:tabs>
        <w:tab w:val="center" w:pos="4513"/>
        <w:tab w:val="right" w:pos="9026"/>
      </w:tabs>
      <w:spacing w:after="0"/>
    </w:pPr>
  </w:p>
  <w:p w:rsidR="00352BDE" w:rsidRDefault="001C6B1E">
    <w:pPr>
      <w:tabs>
        <w:tab w:val="center" w:pos="4513"/>
        <w:tab w:val="right" w:pos="9026"/>
      </w:tabs>
      <w:spacing w:after="0" w:line="240" w:lineRule="auto"/>
      <w:jc w:val="both"/>
    </w:pPr>
    <w:r>
      <w:rPr>
        <w:rFonts w:ascii="Arial" w:eastAsia="Arial" w:hAnsi="Arial" w:cs="Arial"/>
        <w:sz w:val="20"/>
        <w:szCs w:val="20"/>
        <w:shd w:val="clear" w:color="auto" w:fill="FFFFFF"/>
      </w:rPr>
      <w:t>RM6124 – Communications Marketplace DPS</w:t>
    </w:r>
  </w:p>
  <w:p w:rsidR="00352BDE" w:rsidRDefault="001C6B1E">
    <w:pPr>
      <w:pBdr>
        <w:top w:val="single" w:sz="2" w:space="31" w:color="FFFFFF" w:shadow="1"/>
        <w:left w:val="single" w:sz="2" w:space="31" w:color="FFFFFF" w:shadow="1"/>
        <w:bottom w:val="single" w:sz="2" w:space="31" w:color="FFFFFF" w:shadow="1"/>
        <w:right w:val="single" w:sz="2" w:space="31" w:color="FFFFFF" w:shadow="1"/>
      </w:pBdr>
      <w:tabs>
        <w:tab w:val="center" w:pos="4513"/>
        <w:tab w:val="right" w:pos="9026"/>
      </w:tabs>
      <w:spacing w:after="0" w:line="240" w:lineRule="auto"/>
    </w:pPr>
    <w:r>
      <w:rPr>
        <w:rFonts w:ascii="Arial" w:eastAsia="Arial" w:hAnsi="Arial" w:cs="Arial"/>
        <w:sz w:val="20"/>
        <w:szCs w:val="20"/>
      </w:rPr>
      <w:t xml:space="preserve">Project </w:t>
    </w:r>
    <w:r>
      <w:rPr>
        <w:rFonts w:ascii="Arial" w:eastAsia="Arial" w:hAnsi="Arial" w:cs="Arial"/>
        <w:sz w:val="20"/>
        <w:szCs w:val="20"/>
      </w:rPr>
      <w:t>Version: v1.0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fldChar w:fldCharType="begin"/>
    </w:r>
    <w:r>
      <w:rPr>
        <w:rFonts w:ascii="Arial" w:eastAsia="Arial" w:hAnsi="Arial" w:cs="Arial"/>
        <w:sz w:val="20"/>
        <w:szCs w:val="20"/>
      </w:rPr>
      <w:instrText xml:space="preserve"> PAGE </w:instrText>
    </w:r>
    <w:r>
      <w:rPr>
        <w:rFonts w:ascii="Arial" w:eastAsia="Arial" w:hAnsi="Arial" w:cs="Arial"/>
        <w:sz w:val="20"/>
        <w:szCs w:val="20"/>
      </w:rPr>
      <w:fldChar w:fldCharType="separate"/>
    </w:r>
    <w:r>
      <w:rPr>
        <w:rFonts w:ascii="Arial" w:eastAsia="Arial" w:hAnsi="Arial" w:cs="Arial"/>
        <w:sz w:val="20"/>
        <w:szCs w:val="20"/>
      </w:rPr>
      <w:t>1</w:t>
    </w:r>
    <w:r>
      <w:rPr>
        <w:rFonts w:ascii="Arial" w:eastAsia="Arial" w:hAnsi="Arial" w:cs="Arial"/>
        <w:sz w:val="20"/>
        <w:szCs w:val="20"/>
      </w:rPr>
      <w:fldChar w:fldCharType="end"/>
    </w:r>
  </w:p>
  <w:p w:rsidR="00352BDE" w:rsidRDefault="001C6B1E">
    <w:pPr>
      <w:tabs>
        <w:tab w:val="left" w:pos="2731"/>
      </w:tabs>
      <w:spacing w:after="0" w:line="240" w:lineRule="auto"/>
      <w:jc w:val="both"/>
      <w:rPr>
        <w:rFonts w:ascii="Arial" w:eastAsia="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6B1E" w:rsidRDefault="001C6B1E">
      <w:pPr>
        <w:spacing w:after="0" w:line="240" w:lineRule="auto"/>
      </w:pPr>
      <w:r>
        <w:rPr>
          <w:color w:val="000000"/>
        </w:rPr>
        <w:separator/>
      </w:r>
    </w:p>
  </w:footnote>
  <w:footnote w:type="continuationSeparator" w:id="0">
    <w:p w:rsidR="001C6B1E" w:rsidRDefault="001C6B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BDE" w:rsidRDefault="001C6B1E">
    <w:pPr>
      <w:tabs>
        <w:tab w:val="center" w:pos="4513"/>
        <w:tab w:val="right" w:pos="9026"/>
      </w:tabs>
      <w:spacing w:after="0"/>
    </w:pPr>
    <w:r>
      <w:rPr>
        <w:rFonts w:ascii="Arial" w:eastAsia="Arial" w:hAnsi="Arial" w:cs="Arial"/>
        <w:b/>
        <w:sz w:val="20"/>
        <w:szCs w:val="20"/>
      </w:rPr>
      <w:t>Order Schedule 4 (Proposal)</w:t>
    </w:r>
  </w:p>
  <w:p w:rsidR="00352BDE" w:rsidRDefault="001C6B1E">
    <w:pPr>
      <w:tabs>
        <w:tab w:val="center" w:pos="4513"/>
        <w:tab w:val="right" w:pos="9026"/>
      </w:tabs>
      <w:spacing w:after="0"/>
    </w:pPr>
    <w:r>
      <w:rPr>
        <w:rFonts w:ascii="Arial" w:eastAsia="Arial" w:hAnsi="Arial" w:cs="Arial"/>
        <w:sz w:val="20"/>
        <w:szCs w:val="20"/>
      </w:rPr>
      <w:t xml:space="preserve">Order Ref: </w:t>
    </w:r>
    <w:r>
      <w:rPr>
        <w:rFonts w:ascii="Segoe UI" w:hAnsi="Segoe UI" w:cs="Segoe UI"/>
        <w:color w:val="181818"/>
        <w:sz w:val="21"/>
        <w:szCs w:val="21"/>
        <w:shd w:val="clear" w:color="auto" w:fill="FFFFFF"/>
      </w:rPr>
      <w:t>CCBC24A01</w:t>
    </w:r>
  </w:p>
  <w:p w:rsidR="00352BDE" w:rsidRDefault="001C6B1E">
    <w:pPr>
      <w:tabs>
        <w:tab w:val="center" w:pos="4513"/>
        <w:tab w:val="right" w:pos="9026"/>
      </w:tabs>
      <w:spacing w:after="0"/>
    </w:pPr>
    <w:r>
      <w:rPr>
        <w:rFonts w:ascii="Arial" w:eastAsia="Arial" w:hAnsi="Arial" w:cs="Arial"/>
        <w:sz w:val="20"/>
        <w:szCs w:val="20"/>
      </w:rPr>
      <w:t>Crown Copyright</w:t>
    </w:r>
    <w:r>
      <w:rPr>
        <w:rFonts w:ascii="Arial" w:eastAsia="Arial" w:hAnsi="Arial" w:cs="Arial"/>
        <w:sz w:val="14"/>
        <w:szCs w:val="14"/>
      </w:rPr>
      <w:t xml:space="preserve"> </w:t>
    </w:r>
    <w:r>
      <w:rPr>
        <w:rFonts w:ascii="Arial" w:eastAsia="Arial" w:hAnsi="Arial" w:cs="Arial"/>
        <w:sz w:val="20"/>
        <w:szCs w:val="20"/>
      </w:rPr>
      <w:t>2021</w:t>
    </w:r>
  </w:p>
  <w:p w:rsidR="00352BDE" w:rsidRDefault="001C6B1E">
    <w:pPr>
      <w:pBdr>
        <w:top w:val="single" w:sz="2" w:space="31" w:color="FFFFFF" w:shadow="1"/>
        <w:left w:val="single" w:sz="2" w:space="31" w:color="FFFFFF" w:shadow="1"/>
        <w:bottom w:val="single" w:sz="2" w:space="31" w:color="FFFFFF" w:shadow="1"/>
        <w:right w:val="single" w:sz="2" w:space="31" w:color="FFFFFF" w:shadow="1"/>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8F49FE"/>
    <w:multiLevelType w:val="multilevel"/>
    <w:tmpl w:val="D9A2B10A"/>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 w15:restartNumberingAfterBreak="0">
    <w:nsid w:val="16697DBE"/>
    <w:multiLevelType w:val="multilevel"/>
    <w:tmpl w:val="4F0278C2"/>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 w15:restartNumberingAfterBreak="0">
    <w:nsid w:val="1D4773D8"/>
    <w:multiLevelType w:val="multilevel"/>
    <w:tmpl w:val="ECDA0CA2"/>
    <w:lvl w:ilvl="0">
      <w:start w:val="1"/>
      <w:numFmt w:val="decimal"/>
      <w:lvlText w:val="%1."/>
      <w:lvlJc w:val="left"/>
      <w:pPr>
        <w:ind w:left="720" w:hanging="360"/>
      </w:pPr>
      <w:rPr>
        <w:rFonts w:ascii="Arial" w:hAnsi="Arial" w:cs="Arial"/>
        <w:b/>
        <w:i w:val="0"/>
        <w:color w:val="70AD47"/>
        <w:sz w:val="22"/>
      </w:rPr>
    </w:lvl>
    <w:lvl w:ilvl="1">
      <w:start w:val="1"/>
      <w:numFmt w:val="decimal"/>
      <w:lvlText w:val="%1.%2"/>
      <w:lvlJc w:val="left"/>
      <w:pPr>
        <w:ind w:left="730" w:hanging="37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3E2D7DA2"/>
    <w:multiLevelType w:val="multilevel"/>
    <w:tmpl w:val="F096530A"/>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4" w15:restartNumberingAfterBreak="0">
    <w:nsid w:val="48110A59"/>
    <w:multiLevelType w:val="multilevel"/>
    <w:tmpl w:val="3580E636"/>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 w15:restartNumberingAfterBreak="0">
    <w:nsid w:val="708B5E2D"/>
    <w:multiLevelType w:val="multilevel"/>
    <w:tmpl w:val="4356AEC2"/>
    <w:styleLink w:val="LFO1"/>
    <w:lvl w:ilvl="0">
      <w:numFmt w:val="bullet"/>
      <w:pStyle w:val="ListParagraph"/>
      <w:lvlText w:val=""/>
      <w:lvlJc w:val="left"/>
      <w:pPr>
        <w:ind w:left="720" w:hanging="360"/>
      </w:pPr>
      <w:rPr>
        <w:rFonts w:ascii="Symbol" w:hAnsi="Symbol"/>
        <w:color w:val="FA1259"/>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7ACA64AD"/>
    <w:multiLevelType w:val="multilevel"/>
    <w:tmpl w:val="1BF4A7A8"/>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num w:numId="1">
    <w:abstractNumId w:val="5"/>
  </w:num>
  <w:num w:numId="2">
    <w:abstractNumId w:val="4"/>
  </w:num>
  <w:num w:numId="3">
    <w:abstractNumId w:val="1"/>
  </w:num>
  <w:num w:numId="4">
    <w:abstractNumId w:val="0"/>
  </w:num>
  <w:num w:numId="5">
    <w:abstractNumId w:val="3"/>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useWord2013TrackBottomHyphenation" w:uri="http://schemas.microsoft.com/office/word" w:val="1"/>
  </w:compat>
  <w:rsids>
    <w:rsidRoot w:val="00364887"/>
    <w:rsid w:val="001C6B1E"/>
    <w:rsid w:val="00364887"/>
    <w:rsid w:val="00AE48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AEA411C-57ED-4CF3-954B-9C42816E5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GB" w:eastAsia="en-GB" w:bidi="ar-SA"/>
      </w:rPr>
    </w:rPrDefault>
    <w:pPrDefault>
      <w:pPr>
        <w:autoSpaceDN w:val="0"/>
        <w:spacing w:after="200" w:line="276"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pPr>
      <w:tabs>
        <w:tab w:val="center" w:pos="4513"/>
        <w:tab w:val="right" w:pos="9026"/>
      </w:tabs>
      <w:spacing w:after="0" w:line="240" w:lineRule="auto"/>
    </w:pPr>
  </w:style>
  <w:style w:type="character" w:customStyle="1" w:styleId="HeaderChar">
    <w:name w:val="Header Char"/>
    <w:basedOn w:val="DefaultParagraphFont"/>
  </w:style>
  <w:style w:type="paragraph" w:styleId="Footer">
    <w:name w:val="footer"/>
    <w:basedOn w:val="Normal"/>
    <w:pPr>
      <w:tabs>
        <w:tab w:val="center" w:pos="4513"/>
        <w:tab w:val="right" w:pos="9026"/>
      </w:tabs>
      <w:spacing w:after="0" w:line="240" w:lineRule="auto"/>
    </w:pPr>
  </w:style>
  <w:style w:type="character" w:customStyle="1" w:styleId="FooterChar">
    <w:name w:val="Footer Char"/>
    <w:basedOn w:val="DefaultParagraphFont"/>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hAnsi="Tahoma" w:cs="Tahoma"/>
      <w:sz w:val="16"/>
      <w:szCs w:val="1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pPr>
      <w:numPr>
        <w:numId w:val="1"/>
      </w:numPr>
      <w:suppressAutoHyphens w:val="0"/>
      <w:spacing w:after="160" w:line="256" w:lineRule="auto"/>
      <w:textAlignment w:val="auto"/>
    </w:pPr>
    <w:rPr>
      <w:rFonts w:ascii="Arial" w:hAnsi="Arial" w:cs="Arial"/>
      <w:kern w:val="3"/>
      <w:lang w:eastAsia="en-US"/>
    </w:rPr>
  </w:style>
  <w:style w:type="character" w:customStyle="1" w:styleId="POtenderresponseChar">
    <w:name w:val="PO tender response Char"/>
    <w:basedOn w:val="DefaultParagraphFont"/>
    <w:rPr>
      <w:rFonts w:ascii="Arial" w:hAnsi="Arial" w:cs="Arial"/>
      <w:sz w:val="20"/>
      <w:szCs w:val="20"/>
    </w:rPr>
  </w:style>
  <w:style w:type="paragraph" w:customStyle="1" w:styleId="POtenderresponse">
    <w:name w:val="PO tender response"/>
    <w:basedOn w:val="BodyText"/>
    <w:pPr>
      <w:suppressAutoHyphens w:val="0"/>
      <w:spacing w:after="160" w:line="360" w:lineRule="auto"/>
      <w:ind w:left="-284" w:right="-329"/>
      <w:textAlignment w:val="auto"/>
    </w:pPr>
    <w:rPr>
      <w:rFonts w:ascii="Arial" w:hAnsi="Arial" w:cs="Arial"/>
      <w:sz w:val="20"/>
      <w:szCs w:val="20"/>
    </w:rPr>
  </w:style>
  <w:style w:type="paragraph" w:styleId="BodyText">
    <w:name w:val="Body Text"/>
    <w:basedOn w:val="Normal"/>
    <w:pPr>
      <w:spacing w:after="120"/>
    </w:pPr>
  </w:style>
  <w:style w:type="character" w:customStyle="1" w:styleId="BodyTextChar">
    <w:name w:val="Body Text Char"/>
    <w:basedOn w:val="DefaultParagraphFont"/>
  </w:style>
  <w:style w:type="paragraph" w:styleId="NoSpacing">
    <w:name w:val="No Spacing"/>
    <w:pPr>
      <w:spacing w:after="0" w:line="240" w:lineRule="auto"/>
      <w:textAlignment w:val="auto"/>
    </w:pPr>
    <w:rPr>
      <w:rFonts w:cs="Times New Roman"/>
      <w:lang w:eastAsia="en-US"/>
    </w:rPr>
  </w:style>
  <w:style w:type="character" w:customStyle="1" w:styleId="normaltextrun">
    <w:name w:val="normaltextrun"/>
    <w:basedOn w:val="DefaultParagraphFont"/>
  </w:style>
  <w:style w:type="numbering" w:customStyle="1" w:styleId="LFO1">
    <w:name w:val="LFO1"/>
    <w:basedOn w:val="NoList"/>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s://app.ccslive.co.uk/" TargetMode="Externa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Norma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9947</Words>
  <Characters>56702</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Tasneem Eddoo</dc:creator>
  <cp:lastModifiedBy>Lorraine Plunkett</cp:lastModifiedBy>
  <cp:revision>2</cp:revision>
  <dcterms:created xsi:type="dcterms:W3CDTF">2024-08-14T15:53:00Z</dcterms:created>
  <dcterms:modified xsi:type="dcterms:W3CDTF">2024-08-14T15:53:00Z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ies>
</file>